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C09" w:rsidRDefault="002C5C09" w:rsidP="00D30549">
      <w:pPr>
        <w:jc w:val="right"/>
      </w:pPr>
      <w:r>
        <w:t>ПРОЕКТ</w:t>
      </w:r>
    </w:p>
    <w:p w:rsidR="002C5C09" w:rsidRDefault="002C5C09" w:rsidP="00D30549">
      <w:pPr>
        <w:jc w:val="right"/>
      </w:pPr>
      <w:r>
        <w:t>ПРИЛОЖЕНИЕ</w:t>
      </w:r>
    </w:p>
    <w:p w:rsidR="002C5C09" w:rsidRDefault="002C5C09" w:rsidP="00D30549">
      <w:pPr>
        <w:jc w:val="right"/>
      </w:pPr>
      <w:r>
        <w:t>к решению Совета депутатов Ордынского района</w:t>
      </w:r>
    </w:p>
    <w:p w:rsidR="002C5C09" w:rsidRDefault="002C5C09" w:rsidP="00D30549">
      <w:pPr>
        <w:jc w:val="right"/>
      </w:pPr>
      <w:r>
        <w:t>Новосибирской области</w:t>
      </w:r>
    </w:p>
    <w:p w:rsidR="002C5C09" w:rsidRDefault="002C5C09" w:rsidP="00D30549">
      <w:pPr>
        <w:jc w:val="right"/>
      </w:pPr>
      <w:r>
        <w:t>от ________ 2016 года № __</w:t>
      </w:r>
    </w:p>
    <w:p w:rsidR="002C5C09" w:rsidRPr="00914E0F" w:rsidRDefault="002C5C09" w:rsidP="00033EAB">
      <w:pPr>
        <w:jc w:val="center"/>
        <w:rPr>
          <w:b/>
          <w:szCs w:val="28"/>
        </w:rPr>
      </w:pPr>
      <w:r w:rsidRPr="00914E0F">
        <w:rPr>
          <w:b/>
          <w:szCs w:val="28"/>
        </w:rPr>
        <w:t>Информация</w:t>
      </w:r>
    </w:p>
    <w:p w:rsidR="002C5C09" w:rsidRDefault="002C5C09" w:rsidP="00033EAB">
      <w:pPr>
        <w:jc w:val="center"/>
        <w:rPr>
          <w:szCs w:val="28"/>
        </w:rPr>
      </w:pPr>
      <w:r>
        <w:rPr>
          <w:szCs w:val="28"/>
        </w:rPr>
        <w:t>о</w:t>
      </w:r>
      <w:r w:rsidRPr="00FE7429">
        <w:rPr>
          <w:szCs w:val="28"/>
        </w:rPr>
        <w:t xml:space="preserve"> реализации наказов избирателей депутатам Совета депутатов Ордынского района Новосибирской области</w:t>
      </w:r>
      <w:r>
        <w:rPr>
          <w:szCs w:val="28"/>
        </w:rPr>
        <w:t xml:space="preserve"> третьего созыва по состоянию на 01.07.2016</w:t>
      </w:r>
      <w:r w:rsidRPr="00FE7429">
        <w:rPr>
          <w:szCs w:val="28"/>
        </w:rPr>
        <w:t xml:space="preserve"> года</w:t>
      </w:r>
    </w:p>
    <w:p w:rsidR="002C5C09" w:rsidRDefault="002C5C09" w:rsidP="00033EAB">
      <w:pPr>
        <w:jc w:val="center"/>
        <w:rPr>
          <w:szCs w:val="28"/>
        </w:rPr>
      </w:pPr>
    </w:p>
    <w:tbl>
      <w:tblPr>
        <w:tblW w:w="1479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47"/>
        <w:gridCol w:w="655"/>
        <w:gridCol w:w="600"/>
        <w:gridCol w:w="3543"/>
        <w:gridCol w:w="4462"/>
        <w:gridCol w:w="79"/>
        <w:gridCol w:w="1573"/>
        <w:gridCol w:w="1735"/>
      </w:tblGrid>
      <w:tr w:rsidR="002C5C09" w:rsidTr="00ED43A4">
        <w:tc>
          <w:tcPr>
            <w:tcW w:w="2147" w:type="dxa"/>
          </w:tcPr>
          <w:p w:rsidR="002C5C09" w:rsidRPr="00A5246A" w:rsidRDefault="002C5C09" w:rsidP="005F7F29">
            <w:pPr>
              <w:jc w:val="center"/>
              <w:rPr>
                <w:sz w:val="24"/>
              </w:rPr>
            </w:pPr>
            <w:r w:rsidRPr="00A5246A">
              <w:rPr>
                <w:sz w:val="24"/>
              </w:rPr>
              <w:t>ФИО депутата, номер избирательного округа</w:t>
            </w:r>
          </w:p>
        </w:tc>
        <w:tc>
          <w:tcPr>
            <w:tcW w:w="655" w:type="dxa"/>
          </w:tcPr>
          <w:p w:rsidR="002C5C09" w:rsidRPr="00A5246A" w:rsidRDefault="002C5C09" w:rsidP="005F7F2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 w:rsidRPr="00A5246A">
              <w:rPr>
                <w:sz w:val="24"/>
              </w:rPr>
              <w:t>п/п</w:t>
            </w:r>
          </w:p>
        </w:tc>
        <w:tc>
          <w:tcPr>
            <w:tcW w:w="600" w:type="dxa"/>
          </w:tcPr>
          <w:p w:rsidR="002C5C09" w:rsidRPr="00A5246A" w:rsidRDefault="002C5C09" w:rsidP="005F7F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плана</w:t>
            </w:r>
          </w:p>
        </w:tc>
        <w:tc>
          <w:tcPr>
            <w:tcW w:w="3543" w:type="dxa"/>
          </w:tcPr>
          <w:p w:rsidR="002C5C09" w:rsidRPr="00A5246A" w:rsidRDefault="002C5C09" w:rsidP="005F7F29">
            <w:pPr>
              <w:jc w:val="center"/>
              <w:rPr>
                <w:sz w:val="24"/>
              </w:rPr>
            </w:pPr>
            <w:r w:rsidRPr="00A5246A">
              <w:rPr>
                <w:sz w:val="24"/>
              </w:rPr>
              <w:t>Содержание наказа</w:t>
            </w:r>
          </w:p>
        </w:tc>
        <w:tc>
          <w:tcPr>
            <w:tcW w:w="4541" w:type="dxa"/>
            <w:gridSpan w:val="2"/>
          </w:tcPr>
          <w:p w:rsidR="002C5C09" w:rsidRPr="00A5246A" w:rsidRDefault="002C5C09" w:rsidP="005F7F29">
            <w:pPr>
              <w:jc w:val="center"/>
              <w:rPr>
                <w:sz w:val="24"/>
              </w:rPr>
            </w:pPr>
            <w:r w:rsidRPr="00A5246A">
              <w:rPr>
                <w:sz w:val="24"/>
              </w:rPr>
              <w:t>Принятые меры по реализации наказа по состоянию на 01.07.2016</w:t>
            </w:r>
          </w:p>
        </w:tc>
        <w:tc>
          <w:tcPr>
            <w:tcW w:w="1573" w:type="dxa"/>
          </w:tcPr>
          <w:p w:rsidR="002C5C09" w:rsidRPr="00A5246A" w:rsidRDefault="002C5C09" w:rsidP="005F7F29">
            <w:pPr>
              <w:jc w:val="center"/>
              <w:rPr>
                <w:sz w:val="24"/>
              </w:rPr>
            </w:pPr>
            <w:r w:rsidRPr="00A5246A">
              <w:rPr>
                <w:sz w:val="24"/>
              </w:rPr>
              <w:t>Фактическая сумма затрат</w:t>
            </w:r>
            <w:r>
              <w:rPr>
                <w:sz w:val="24"/>
              </w:rPr>
              <w:t xml:space="preserve"> (тыс. руб.)</w:t>
            </w:r>
            <w:r w:rsidRPr="00A5246A">
              <w:rPr>
                <w:sz w:val="24"/>
              </w:rPr>
              <w:t>, источник финансирования</w:t>
            </w:r>
          </w:p>
        </w:tc>
        <w:tc>
          <w:tcPr>
            <w:tcW w:w="1735" w:type="dxa"/>
          </w:tcPr>
          <w:p w:rsidR="002C5C09" w:rsidRPr="00A5246A" w:rsidRDefault="002C5C09" w:rsidP="005F7F29">
            <w:pPr>
              <w:jc w:val="center"/>
              <w:rPr>
                <w:sz w:val="24"/>
              </w:rPr>
            </w:pPr>
            <w:r w:rsidRPr="00A5246A">
              <w:rPr>
                <w:sz w:val="24"/>
              </w:rPr>
              <w:t>Примечание</w:t>
            </w:r>
          </w:p>
        </w:tc>
      </w:tr>
      <w:tr w:rsidR="002C5C09" w:rsidTr="00ED43A4">
        <w:tc>
          <w:tcPr>
            <w:tcW w:w="14794" w:type="dxa"/>
            <w:gridSpan w:val="8"/>
          </w:tcPr>
          <w:p w:rsidR="002C5C09" w:rsidRPr="008141FB" w:rsidRDefault="002C5C09" w:rsidP="005F7F29">
            <w:pPr>
              <w:jc w:val="center"/>
              <w:rPr>
                <w:b/>
                <w:sz w:val="24"/>
              </w:rPr>
            </w:pPr>
            <w:r w:rsidRPr="008141FB">
              <w:rPr>
                <w:b/>
                <w:sz w:val="24"/>
              </w:rPr>
              <w:t>Наказы избирателей депутатам Совета депутатов Ордынского района Новосибирской области третьего созыва</w:t>
            </w:r>
          </w:p>
        </w:tc>
      </w:tr>
      <w:tr w:rsidR="002C5C09" w:rsidTr="00ED43A4">
        <w:trPr>
          <w:trHeight w:val="1795"/>
        </w:trPr>
        <w:tc>
          <w:tcPr>
            <w:tcW w:w="2147" w:type="dxa"/>
            <w:vMerge w:val="restart"/>
          </w:tcPr>
          <w:p w:rsidR="002C5C09" w:rsidRPr="00A66DB5" w:rsidRDefault="002C5C09" w:rsidP="004B56DC">
            <w:pPr>
              <w:jc w:val="center"/>
              <w:rPr>
                <w:sz w:val="24"/>
              </w:rPr>
            </w:pPr>
            <w:r w:rsidRPr="00A66DB5">
              <w:rPr>
                <w:sz w:val="24"/>
              </w:rPr>
              <w:t>Избирательный округ № 1</w:t>
            </w:r>
          </w:p>
          <w:p w:rsidR="002C5C09" w:rsidRPr="00A5246A" w:rsidRDefault="002C5C09" w:rsidP="004B56DC">
            <w:pPr>
              <w:jc w:val="center"/>
              <w:rPr>
                <w:sz w:val="24"/>
              </w:rPr>
            </w:pPr>
            <w:r w:rsidRPr="00A66DB5">
              <w:rPr>
                <w:sz w:val="24"/>
              </w:rPr>
              <w:t>Кризон А.А</w:t>
            </w:r>
          </w:p>
        </w:tc>
        <w:tc>
          <w:tcPr>
            <w:tcW w:w="655" w:type="dxa"/>
          </w:tcPr>
          <w:p w:rsidR="002C5C09" w:rsidRPr="00A5246A" w:rsidRDefault="002C5C09" w:rsidP="003C73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</w:tcPr>
          <w:p w:rsidR="002C5C09" w:rsidRPr="00A5246A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3" w:type="dxa"/>
          </w:tcPr>
          <w:p w:rsidR="002C5C09" w:rsidRPr="00A5246A" w:rsidRDefault="002C5C09" w:rsidP="00425980">
            <w:pPr>
              <w:rPr>
                <w:sz w:val="24"/>
              </w:rPr>
            </w:pPr>
            <w:r w:rsidRPr="00A5246A">
              <w:rPr>
                <w:sz w:val="24"/>
              </w:rPr>
              <w:t>Оказать содействие в решении вопроса по замене окон на пластиковые стеклопакеты и в завершении реконструкции отопительной системы в МКОУ – Ордынской СОШ № 3</w:t>
            </w:r>
          </w:p>
        </w:tc>
        <w:tc>
          <w:tcPr>
            <w:tcW w:w="4462" w:type="dxa"/>
          </w:tcPr>
          <w:p w:rsidR="002C5C09" w:rsidRPr="00ED43A4" w:rsidRDefault="002C5C09" w:rsidP="003A125B">
            <w:pPr>
              <w:rPr>
                <w:sz w:val="24"/>
                <w:highlight w:val="yellow"/>
              </w:rPr>
            </w:pPr>
            <w:r w:rsidRPr="003A125B">
              <w:rPr>
                <w:sz w:val="24"/>
              </w:rPr>
              <w:t>14.06.2016 заключен договор на ремонт отопительной системы</w:t>
            </w:r>
          </w:p>
        </w:tc>
        <w:tc>
          <w:tcPr>
            <w:tcW w:w="1652" w:type="dxa"/>
            <w:gridSpan w:val="2"/>
          </w:tcPr>
          <w:p w:rsidR="002C5C09" w:rsidRPr="00ED43A4" w:rsidRDefault="002C5C09" w:rsidP="004B56DC">
            <w:pPr>
              <w:jc w:val="center"/>
              <w:rPr>
                <w:sz w:val="24"/>
                <w:highlight w:val="yellow"/>
              </w:rPr>
            </w:pPr>
            <w:r w:rsidRPr="003A125B">
              <w:rPr>
                <w:sz w:val="24"/>
              </w:rPr>
              <w:t xml:space="preserve">455-МБ </w:t>
            </w:r>
          </w:p>
        </w:tc>
        <w:tc>
          <w:tcPr>
            <w:tcW w:w="1735" w:type="dxa"/>
          </w:tcPr>
          <w:p w:rsidR="002C5C09" w:rsidRPr="00ED43A4" w:rsidRDefault="002C5C09" w:rsidP="005F6A2F">
            <w:pPr>
              <w:rPr>
                <w:sz w:val="24"/>
                <w:highlight w:val="yellow"/>
              </w:rPr>
            </w:pPr>
            <w:r w:rsidRPr="003A125B">
              <w:rPr>
                <w:sz w:val="24"/>
              </w:rPr>
              <w:t xml:space="preserve">Срок исполнения контракта </w:t>
            </w:r>
            <w:r>
              <w:rPr>
                <w:sz w:val="24"/>
              </w:rPr>
              <w:t>– 15.07.2016</w:t>
            </w:r>
          </w:p>
        </w:tc>
      </w:tr>
      <w:tr w:rsidR="002C5C09" w:rsidTr="00ED43A4">
        <w:tc>
          <w:tcPr>
            <w:tcW w:w="2147" w:type="dxa"/>
            <w:vMerge/>
          </w:tcPr>
          <w:p w:rsidR="002C5C09" w:rsidRPr="00A66DB5" w:rsidRDefault="002C5C09" w:rsidP="004B56DC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A66DB5" w:rsidRDefault="002C5C09" w:rsidP="004B56D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0" w:type="dxa"/>
          </w:tcPr>
          <w:p w:rsidR="002C5C09" w:rsidRPr="00A66DB5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43" w:type="dxa"/>
          </w:tcPr>
          <w:p w:rsidR="002C5C09" w:rsidRPr="00A66DB5" w:rsidRDefault="002C5C09" w:rsidP="00425980">
            <w:pPr>
              <w:rPr>
                <w:sz w:val="24"/>
              </w:rPr>
            </w:pPr>
            <w:r w:rsidRPr="00A66DB5">
              <w:rPr>
                <w:sz w:val="24"/>
              </w:rPr>
              <w:t>Оказать содействие в рассмотрении вопроса по возможности укрепления берегов улицы Обская, Прибрежная в р.п. Ордынское</w:t>
            </w:r>
          </w:p>
        </w:tc>
        <w:tc>
          <w:tcPr>
            <w:tcW w:w="4462" w:type="dxa"/>
          </w:tcPr>
          <w:p w:rsidR="002C5C09" w:rsidRPr="00A66DB5" w:rsidRDefault="002C5C09" w:rsidP="004B56DC">
            <w:pPr>
              <w:rPr>
                <w:sz w:val="24"/>
              </w:rPr>
            </w:pPr>
            <w:r w:rsidRPr="00A66DB5">
              <w:rPr>
                <w:sz w:val="24"/>
              </w:rPr>
              <w:t>В администрации р.п.Ордынское запрошена информация о количестве подтопляемых объектов на территории населенного пункта</w:t>
            </w:r>
            <w:r>
              <w:rPr>
                <w:sz w:val="24"/>
              </w:rPr>
              <w:t xml:space="preserve"> (исх. №2114 от 21.06.2016)</w:t>
            </w:r>
            <w:r w:rsidRPr="00A66DB5">
              <w:rPr>
                <w:sz w:val="24"/>
              </w:rPr>
              <w:t xml:space="preserve"> для изучения вопроса по укреплению берегов улиц Обская и Прибрежная и в дальнейшем для подготовки письма в ДПР и ООС НСО о включении р.п. Ордынское в государственную программу «Охрана окружающей среды» на 2015-2020 годы.</w:t>
            </w:r>
          </w:p>
        </w:tc>
        <w:tc>
          <w:tcPr>
            <w:tcW w:w="1652" w:type="dxa"/>
            <w:gridSpan w:val="2"/>
          </w:tcPr>
          <w:p w:rsidR="002C5C09" w:rsidRDefault="002C5C09" w:rsidP="005F7F29">
            <w:pPr>
              <w:jc w:val="center"/>
            </w:pPr>
          </w:p>
        </w:tc>
        <w:tc>
          <w:tcPr>
            <w:tcW w:w="1735" w:type="dxa"/>
          </w:tcPr>
          <w:p w:rsidR="002C5C09" w:rsidRDefault="002C5C09" w:rsidP="005F6A2F"/>
        </w:tc>
      </w:tr>
      <w:tr w:rsidR="002C5C09" w:rsidTr="00ED43A4">
        <w:tc>
          <w:tcPr>
            <w:tcW w:w="2147" w:type="dxa"/>
            <w:vMerge w:val="restart"/>
          </w:tcPr>
          <w:p w:rsidR="002C5C09" w:rsidRPr="003F2CE2" w:rsidRDefault="002C5C09" w:rsidP="00E54B34">
            <w:pPr>
              <w:jc w:val="center"/>
              <w:rPr>
                <w:sz w:val="24"/>
              </w:rPr>
            </w:pPr>
            <w:r w:rsidRPr="003F2CE2">
              <w:rPr>
                <w:sz w:val="24"/>
              </w:rPr>
              <w:t xml:space="preserve">Избирательный округ № 3 Пантелимонов А.А. </w:t>
            </w:r>
          </w:p>
        </w:tc>
        <w:tc>
          <w:tcPr>
            <w:tcW w:w="655" w:type="dxa"/>
          </w:tcPr>
          <w:p w:rsidR="002C5C09" w:rsidRPr="003F2CE2" w:rsidRDefault="002C5C09" w:rsidP="004B56D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0" w:type="dxa"/>
          </w:tcPr>
          <w:p w:rsidR="002C5C09" w:rsidRPr="003F2CE2" w:rsidRDefault="002C5C09" w:rsidP="004B56D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543" w:type="dxa"/>
          </w:tcPr>
          <w:p w:rsidR="002C5C09" w:rsidRPr="003F2CE2" w:rsidRDefault="002C5C09" w:rsidP="00425980">
            <w:pPr>
              <w:jc w:val="center"/>
              <w:rPr>
                <w:sz w:val="24"/>
              </w:rPr>
            </w:pPr>
            <w:r w:rsidRPr="003F2CE2">
              <w:rPr>
                <w:sz w:val="24"/>
              </w:rPr>
              <w:t>Оказать содействие в решении вопроса по капитальному ремонту дорожного полотна по ул. Московская р.п. Ордынское</w:t>
            </w:r>
          </w:p>
        </w:tc>
        <w:tc>
          <w:tcPr>
            <w:tcW w:w="4462" w:type="dxa"/>
          </w:tcPr>
          <w:p w:rsidR="002C5C09" w:rsidRPr="003F2CE2" w:rsidRDefault="002C5C09" w:rsidP="003F2CE2">
            <w:pPr>
              <w:rPr>
                <w:sz w:val="24"/>
              </w:rPr>
            </w:pPr>
            <w:r>
              <w:rPr>
                <w:sz w:val="24"/>
              </w:rPr>
              <w:t>Работы по</w:t>
            </w:r>
            <w:r w:rsidRPr="003F2CE2">
              <w:rPr>
                <w:sz w:val="24"/>
              </w:rPr>
              <w:t xml:space="preserve"> ремонту асфальтобетонного покрытия</w:t>
            </w:r>
            <w:r>
              <w:rPr>
                <w:sz w:val="24"/>
              </w:rPr>
              <w:t xml:space="preserve"> по  ул. Московская</w:t>
            </w:r>
            <w:r w:rsidRPr="003F2CE2">
              <w:rPr>
                <w:sz w:val="24"/>
              </w:rPr>
              <w:t xml:space="preserve"> р.п. Ордынское выполнены в июне 2016 года</w:t>
            </w:r>
          </w:p>
        </w:tc>
        <w:tc>
          <w:tcPr>
            <w:tcW w:w="1652" w:type="dxa"/>
            <w:gridSpan w:val="2"/>
          </w:tcPr>
          <w:p w:rsidR="002C5C09" w:rsidRPr="003F2CE2" w:rsidRDefault="002C5C09" w:rsidP="00D055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395,9-МО</w:t>
            </w:r>
          </w:p>
        </w:tc>
        <w:tc>
          <w:tcPr>
            <w:tcW w:w="1735" w:type="dxa"/>
          </w:tcPr>
          <w:p w:rsidR="002C5C09" w:rsidRPr="003F2CE2" w:rsidRDefault="002C5C09" w:rsidP="005F6A2F">
            <w:pPr>
              <w:rPr>
                <w:sz w:val="24"/>
              </w:rPr>
            </w:pPr>
            <w:r>
              <w:rPr>
                <w:sz w:val="24"/>
              </w:rPr>
              <w:t>Наказ выполнен.</w:t>
            </w:r>
          </w:p>
        </w:tc>
      </w:tr>
      <w:tr w:rsidR="002C5C09" w:rsidTr="00ED43A4">
        <w:tc>
          <w:tcPr>
            <w:tcW w:w="2147" w:type="dxa"/>
            <w:vMerge/>
          </w:tcPr>
          <w:p w:rsidR="002C5C09" w:rsidRPr="003F2CE2" w:rsidRDefault="002C5C09" w:rsidP="00E54B34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3F2CE2" w:rsidRDefault="002C5C09" w:rsidP="003C73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00" w:type="dxa"/>
          </w:tcPr>
          <w:p w:rsidR="002C5C09" w:rsidRPr="003F2CE2" w:rsidRDefault="002C5C09" w:rsidP="00861C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543" w:type="dxa"/>
          </w:tcPr>
          <w:p w:rsidR="002C5C09" w:rsidRPr="003F2CE2" w:rsidRDefault="002C5C09" w:rsidP="00425980">
            <w:pPr>
              <w:rPr>
                <w:sz w:val="24"/>
              </w:rPr>
            </w:pPr>
            <w:r w:rsidRPr="003F2CE2">
              <w:rPr>
                <w:sz w:val="24"/>
              </w:rPr>
              <w:t>Оказать содействие в решении вопроса строительства спортивного комплекса на территории р.п. Ордынское</w:t>
            </w:r>
          </w:p>
        </w:tc>
        <w:tc>
          <w:tcPr>
            <w:tcW w:w="4462" w:type="dxa"/>
          </w:tcPr>
          <w:p w:rsidR="002C5C09" w:rsidRDefault="002C5C09" w:rsidP="002964D2">
            <w:pPr>
              <w:pStyle w:val="ListParagraph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Подготовлена и введена  в действие площадка ГТО.</w:t>
            </w:r>
          </w:p>
          <w:p w:rsidR="002C5C09" w:rsidRPr="002964D2" w:rsidRDefault="002C5C09" w:rsidP="002964D2">
            <w:pPr>
              <w:pStyle w:val="ListParagraph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Строительство футбольного поля</w:t>
            </w:r>
            <w:r w:rsidRPr="002964D2">
              <w:rPr>
                <w:sz w:val="24"/>
              </w:rPr>
              <w:t xml:space="preserve"> с искусственным покрытием начат</w:t>
            </w:r>
            <w:r>
              <w:rPr>
                <w:sz w:val="24"/>
              </w:rPr>
              <w:t>о, з</w:t>
            </w:r>
            <w:r w:rsidRPr="002964D2">
              <w:rPr>
                <w:sz w:val="24"/>
              </w:rPr>
              <w:t>аказчиком выступает ГКУ НСО «УКС»</w:t>
            </w:r>
          </w:p>
          <w:p w:rsidR="002C5C09" w:rsidRPr="002964D2" w:rsidRDefault="002C5C09" w:rsidP="002964D2">
            <w:pPr>
              <w:pStyle w:val="ListParagraph"/>
              <w:numPr>
                <w:ilvl w:val="0"/>
                <w:numId w:val="2"/>
              </w:numPr>
              <w:rPr>
                <w:sz w:val="24"/>
              </w:rPr>
            </w:pPr>
            <w:r w:rsidRPr="002964D2">
              <w:rPr>
                <w:sz w:val="24"/>
              </w:rPr>
              <w:t>По строительству бассейна -</w:t>
            </w:r>
            <w:r>
              <w:rPr>
                <w:sz w:val="24"/>
              </w:rPr>
              <w:t xml:space="preserve"> 05.07.2016 размещен</w:t>
            </w:r>
            <w:r w:rsidRPr="002964D2">
              <w:rPr>
                <w:sz w:val="24"/>
              </w:rPr>
              <w:t xml:space="preserve"> аукцион  </w:t>
            </w:r>
            <w:r>
              <w:rPr>
                <w:sz w:val="24"/>
              </w:rPr>
              <w:t>на приобретение проекта повторного применения и проведения инженерно-изыскательных работ.</w:t>
            </w:r>
          </w:p>
        </w:tc>
        <w:tc>
          <w:tcPr>
            <w:tcW w:w="1652" w:type="dxa"/>
            <w:gridSpan w:val="2"/>
          </w:tcPr>
          <w:p w:rsidR="002C5C09" w:rsidRPr="001F5909" w:rsidRDefault="002C5C09" w:rsidP="004B56DC">
            <w:pPr>
              <w:jc w:val="center"/>
              <w:rPr>
                <w:sz w:val="24"/>
              </w:rPr>
            </w:pPr>
            <w:r w:rsidRPr="001F5909">
              <w:rPr>
                <w:sz w:val="24"/>
              </w:rPr>
              <w:t>641-ОБ</w:t>
            </w:r>
          </w:p>
          <w:p w:rsidR="002C5C09" w:rsidRPr="001F5909" w:rsidRDefault="002C5C09" w:rsidP="004B56DC">
            <w:pPr>
              <w:jc w:val="center"/>
              <w:rPr>
                <w:sz w:val="24"/>
              </w:rPr>
            </w:pPr>
            <w:r w:rsidRPr="001F5909">
              <w:rPr>
                <w:sz w:val="24"/>
              </w:rPr>
              <w:t>119-МБ</w:t>
            </w:r>
          </w:p>
          <w:p w:rsidR="002C5C09" w:rsidRPr="001F5909" w:rsidRDefault="002C5C09" w:rsidP="004B56DC">
            <w:pPr>
              <w:jc w:val="center"/>
              <w:rPr>
                <w:sz w:val="24"/>
              </w:rPr>
            </w:pPr>
          </w:p>
          <w:p w:rsidR="002C5C09" w:rsidRPr="001F5909" w:rsidRDefault="002C5C09" w:rsidP="004B56DC">
            <w:pPr>
              <w:jc w:val="center"/>
              <w:rPr>
                <w:sz w:val="24"/>
              </w:rPr>
            </w:pPr>
            <w:r w:rsidRPr="001F5909">
              <w:rPr>
                <w:sz w:val="24"/>
              </w:rPr>
              <w:t>32794,0-ОБ</w:t>
            </w:r>
          </w:p>
          <w:p w:rsidR="002C5C09" w:rsidRPr="001F5909" w:rsidRDefault="002C5C09" w:rsidP="004B56DC">
            <w:pPr>
              <w:jc w:val="center"/>
              <w:rPr>
                <w:sz w:val="24"/>
              </w:rPr>
            </w:pPr>
          </w:p>
          <w:p w:rsidR="002C5C09" w:rsidRPr="001F5909" w:rsidRDefault="002C5C09" w:rsidP="004B56DC">
            <w:pPr>
              <w:jc w:val="center"/>
              <w:rPr>
                <w:sz w:val="24"/>
              </w:rPr>
            </w:pPr>
          </w:p>
          <w:p w:rsidR="002C5C09" w:rsidRPr="001F5909" w:rsidRDefault="002C5C09" w:rsidP="004B56DC">
            <w:pPr>
              <w:jc w:val="center"/>
              <w:rPr>
                <w:sz w:val="24"/>
              </w:rPr>
            </w:pPr>
          </w:p>
          <w:p w:rsidR="002C5C09" w:rsidRPr="001F5909" w:rsidRDefault="002C5C09" w:rsidP="004B56DC">
            <w:pPr>
              <w:jc w:val="center"/>
              <w:rPr>
                <w:sz w:val="24"/>
              </w:rPr>
            </w:pPr>
            <w:r w:rsidRPr="001F5909">
              <w:rPr>
                <w:sz w:val="24"/>
              </w:rPr>
              <w:t>1800-МБ</w:t>
            </w:r>
          </w:p>
        </w:tc>
        <w:tc>
          <w:tcPr>
            <w:tcW w:w="1735" w:type="dxa"/>
          </w:tcPr>
          <w:p w:rsidR="002C5C09" w:rsidRPr="001F5909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</w:tcPr>
          <w:p w:rsidR="002C5C09" w:rsidRPr="00E977B7" w:rsidRDefault="002C5C09" w:rsidP="00E54B34">
            <w:pPr>
              <w:jc w:val="center"/>
              <w:rPr>
                <w:szCs w:val="28"/>
              </w:rPr>
            </w:pPr>
            <w:r w:rsidRPr="00E977B7">
              <w:rPr>
                <w:szCs w:val="28"/>
              </w:rPr>
              <w:t>Избирательный округ № 5</w:t>
            </w:r>
          </w:p>
          <w:p w:rsidR="002C5C09" w:rsidRDefault="002C5C09" w:rsidP="00E54B34">
            <w:pPr>
              <w:jc w:val="center"/>
            </w:pPr>
            <w:r w:rsidRPr="00E977B7">
              <w:rPr>
                <w:szCs w:val="28"/>
              </w:rPr>
              <w:t>Попков Е.В.</w:t>
            </w:r>
          </w:p>
        </w:tc>
        <w:tc>
          <w:tcPr>
            <w:tcW w:w="655" w:type="dxa"/>
          </w:tcPr>
          <w:p w:rsidR="002C5C09" w:rsidRDefault="002C5C09" w:rsidP="005F7F29">
            <w:pPr>
              <w:jc w:val="center"/>
            </w:pPr>
            <w:r>
              <w:t>5</w:t>
            </w:r>
          </w:p>
        </w:tc>
        <w:tc>
          <w:tcPr>
            <w:tcW w:w="600" w:type="dxa"/>
          </w:tcPr>
          <w:p w:rsidR="002C5C09" w:rsidRPr="008D41AA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543" w:type="dxa"/>
          </w:tcPr>
          <w:p w:rsidR="002C5C09" w:rsidRPr="008D41AA" w:rsidRDefault="002C5C09" w:rsidP="00425980">
            <w:pPr>
              <w:rPr>
                <w:sz w:val="24"/>
              </w:rPr>
            </w:pPr>
            <w:r w:rsidRPr="008D41AA">
              <w:rPr>
                <w:sz w:val="24"/>
              </w:rPr>
              <w:t>Оказать содействие в решении вопроса строительства комплекса с бассейном на территории р.п. Ордынское</w:t>
            </w:r>
          </w:p>
        </w:tc>
        <w:tc>
          <w:tcPr>
            <w:tcW w:w="4462" w:type="dxa"/>
          </w:tcPr>
          <w:p w:rsidR="002C5C09" w:rsidRDefault="002C5C09" w:rsidP="002964D2">
            <w:pPr>
              <w:pStyle w:val="List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Подготовлена и введена  в действие площадка ГТО.</w:t>
            </w:r>
          </w:p>
          <w:p w:rsidR="002C5C09" w:rsidRPr="002964D2" w:rsidRDefault="002C5C09" w:rsidP="002964D2">
            <w:pPr>
              <w:pStyle w:val="List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Строительство футбольного поля</w:t>
            </w:r>
            <w:r w:rsidRPr="002964D2">
              <w:rPr>
                <w:sz w:val="24"/>
              </w:rPr>
              <w:t xml:space="preserve"> с искусственным покрытием начат</w:t>
            </w:r>
            <w:r>
              <w:rPr>
                <w:sz w:val="24"/>
              </w:rPr>
              <w:t>о, з</w:t>
            </w:r>
            <w:r w:rsidRPr="002964D2">
              <w:rPr>
                <w:sz w:val="24"/>
              </w:rPr>
              <w:t>аказчиком выступает ГКУ НСО «УКС»</w:t>
            </w:r>
          </w:p>
          <w:p w:rsidR="002C5C09" w:rsidRPr="002964D2" w:rsidRDefault="002C5C09" w:rsidP="002964D2">
            <w:pPr>
              <w:pStyle w:val="ListParagraph"/>
              <w:numPr>
                <w:ilvl w:val="0"/>
                <w:numId w:val="3"/>
              </w:numPr>
              <w:rPr>
                <w:sz w:val="24"/>
              </w:rPr>
            </w:pPr>
            <w:r w:rsidRPr="002964D2">
              <w:rPr>
                <w:sz w:val="24"/>
              </w:rPr>
              <w:t>По строительству бассейна - 05.07.2016 размещен аукцион  на приобретение проекта повторного применения и проведения инженерно-изыскательных работ</w:t>
            </w:r>
          </w:p>
        </w:tc>
        <w:tc>
          <w:tcPr>
            <w:tcW w:w="1652" w:type="dxa"/>
            <w:gridSpan w:val="2"/>
          </w:tcPr>
          <w:p w:rsidR="002C5C09" w:rsidRPr="001F5909" w:rsidRDefault="002C5C09" w:rsidP="00425980">
            <w:pPr>
              <w:jc w:val="center"/>
              <w:rPr>
                <w:sz w:val="24"/>
              </w:rPr>
            </w:pPr>
            <w:r w:rsidRPr="001F5909">
              <w:rPr>
                <w:sz w:val="24"/>
              </w:rPr>
              <w:t>641-ОБ</w:t>
            </w:r>
          </w:p>
          <w:p w:rsidR="002C5C09" w:rsidRPr="001F5909" w:rsidRDefault="002C5C09" w:rsidP="00425980">
            <w:pPr>
              <w:jc w:val="center"/>
              <w:rPr>
                <w:sz w:val="24"/>
              </w:rPr>
            </w:pPr>
            <w:r w:rsidRPr="001F5909">
              <w:rPr>
                <w:sz w:val="24"/>
              </w:rPr>
              <w:t>119-МБ</w:t>
            </w:r>
          </w:p>
          <w:p w:rsidR="002C5C09" w:rsidRPr="001F5909" w:rsidRDefault="002C5C09" w:rsidP="00425980">
            <w:pPr>
              <w:jc w:val="center"/>
              <w:rPr>
                <w:sz w:val="24"/>
              </w:rPr>
            </w:pPr>
          </w:p>
          <w:p w:rsidR="002C5C09" w:rsidRPr="001F5909" w:rsidRDefault="002C5C09" w:rsidP="00425980">
            <w:pPr>
              <w:jc w:val="center"/>
              <w:rPr>
                <w:sz w:val="24"/>
              </w:rPr>
            </w:pPr>
            <w:r w:rsidRPr="001F5909">
              <w:rPr>
                <w:sz w:val="24"/>
              </w:rPr>
              <w:t>32794,0-ОБ</w:t>
            </w:r>
          </w:p>
          <w:p w:rsidR="002C5C09" w:rsidRPr="001F5909" w:rsidRDefault="002C5C09" w:rsidP="00425980">
            <w:pPr>
              <w:jc w:val="center"/>
              <w:rPr>
                <w:sz w:val="24"/>
              </w:rPr>
            </w:pPr>
          </w:p>
          <w:p w:rsidR="002C5C09" w:rsidRPr="001F5909" w:rsidRDefault="002C5C09" w:rsidP="00425980">
            <w:pPr>
              <w:jc w:val="center"/>
              <w:rPr>
                <w:sz w:val="24"/>
              </w:rPr>
            </w:pPr>
          </w:p>
          <w:p w:rsidR="002C5C09" w:rsidRPr="001F5909" w:rsidRDefault="002C5C09" w:rsidP="00425980">
            <w:pPr>
              <w:jc w:val="center"/>
              <w:rPr>
                <w:sz w:val="24"/>
              </w:rPr>
            </w:pPr>
          </w:p>
          <w:p w:rsidR="002C5C09" w:rsidRPr="001F5909" w:rsidRDefault="002C5C09" w:rsidP="00425980">
            <w:pPr>
              <w:jc w:val="center"/>
              <w:rPr>
                <w:sz w:val="24"/>
              </w:rPr>
            </w:pPr>
            <w:r w:rsidRPr="001F5909">
              <w:rPr>
                <w:sz w:val="24"/>
              </w:rPr>
              <w:t>1800-МБ</w:t>
            </w:r>
          </w:p>
        </w:tc>
        <w:tc>
          <w:tcPr>
            <w:tcW w:w="1735" w:type="dxa"/>
          </w:tcPr>
          <w:p w:rsidR="002C5C09" w:rsidRPr="001F5909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  <w:vMerge w:val="restart"/>
          </w:tcPr>
          <w:p w:rsidR="002C5C09" w:rsidRPr="00CA6B62" w:rsidRDefault="002C5C09" w:rsidP="004A4CFF">
            <w:pPr>
              <w:jc w:val="center"/>
              <w:rPr>
                <w:sz w:val="24"/>
              </w:rPr>
            </w:pPr>
            <w:r w:rsidRPr="00CA6B62">
              <w:rPr>
                <w:sz w:val="24"/>
              </w:rPr>
              <w:t>Избирательный округ № 6</w:t>
            </w:r>
          </w:p>
          <w:p w:rsidR="002C5C09" w:rsidRPr="00CA6B62" w:rsidRDefault="002C5C09" w:rsidP="004A4CFF">
            <w:pPr>
              <w:jc w:val="center"/>
              <w:rPr>
                <w:sz w:val="24"/>
              </w:rPr>
            </w:pPr>
            <w:r w:rsidRPr="00CA6B62">
              <w:rPr>
                <w:sz w:val="24"/>
              </w:rPr>
              <w:t>Кондаков А.И.</w:t>
            </w:r>
          </w:p>
          <w:p w:rsidR="002C5C09" w:rsidRPr="00CA6B62" w:rsidRDefault="002C5C09" w:rsidP="004B56DC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CA6B62" w:rsidRDefault="002C5C09" w:rsidP="003C73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00" w:type="dxa"/>
          </w:tcPr>
          <w:p w:rsidR="002C5C09" w:rsidRPr="00CA6B62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543" w:type="dxa"/>
          </w:tcPr>
          <w:p w:rsidR="002C5C09" w:rsidRPr="00CA6B62" w:rsidRDefault="002C5C09" w:rsidP="00425980">
            <w:pPr>
              <w:rPr>
                <w:sz w:val="24"/>
              </w:rPr>
            </w:pPr>
            <w:r w:rsidRPr="00CA6B62">
              <w:rPr>
                <w:sz w:val="24"/>
              </w:rPr>
              <w:t>Оказать содействие в решении вопроса о капитальном ремонте здания и спортивного зала МКОУ «Вагайцевская СОШ»</w:t>
            </w:r>
          </w:p>
        </w:tc>
        <w:tc>
          <w:tcPr>
            <w:tcW w:w="4462" w:type="dxa"/>
          </w:tcPr>
          <w:p w:rsidR="002C5C09" w:rsidRPr="00ED43A4" w:rsidRDefault="002C5C09" w:rsidP="002964D2">
            <w:pPr>
              <w:rPr>
                <w:sz w:val="24"/>
                <w:highlight w:val="yellow"/>
              </w:rPr>
            </w:pPr>
            <w:r w:rsidRPr="002F1CD2">
              <w:rPr>
                <w:sz w:val="24"/>
              </w:rPr>
              <w:t xml:space="preserve">14.07.2016 </w:t>
            </w:r>
            <w:r>
              <w:rPr>
                <w:sz w:val="24"/>
              </w:rPr>
              <w:t xml:space="preserve">проведение аукционов </w:t>
            </w:r>
          </w:p>
        </w:tc>
        <w:tc>
          <w:tcPr>
            <w:tcW w:w="1652" w:type="dxa"/>
            <w:gridSpan w:val="2"/>
          </w:tcPr>
          <w:p w:rsidR="002C5C09" w:rsidRPr="0057518B" w:rsidRDefault="002C5C09" w:rsidP="004B56DC">
            <w:pPr>
              <w:jc w:val="center"/>
              <w:rPr>
                <w:sz w:val="24"/>
              </w:rPr>
            </w:pPr>
            <w:r w:rsidRPr="0057518B">
              <w:rPr>
                <w:sz w:val="24"/>
              </w:rPr>
              <w:t>1248,0-ОБ</w:t>
            </w:r>
          </w:p>
          <w:p w:rsidR="002C5C09" w:rsidRPr="00ED43A4" w:rsidRDefault="002C5C09" w:rsidP="004B56DC">
            <w:pPr>
              <w:jc w:val="center"/>
              <w:rPr>
                <w:sz w:val="24"/>
                <w:highlight w:val="yellow"/>
              </w:rPr>
            </w:pPr>
            <w:r w:rsidRPr="0057518B">
              <w:rPr>
                <w:sz w:val="24"/>
              </w:rPr>
              <w:t>65,7-МБ</w:t>
            </w:r>
          </w:p>
        </w:tc>
        <w:tc>
          <w:tcPr>
            <w:tcW w:w="1735" w:type="dxa"/>
          </w:tcPr>
          <w:p w:rsidR="002C5C09" w:rsidRPr="00ED43A4" w:rsidRDefault="002C5C09" w:rsidP="005F6A2F">
            <w:pPr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 xml:space="preserve"> </w:t>
            </w:r>
          </w:p>
        </w:tc>
      </w:tr>
      <w:tr w:rsidR="002C5C09" w:rsidTr="00ED43A4">
        <w:tc>
          <w:tcPr>
            <w:tcW w:w="2147" w:type="dxa"/>
            <w:vMerge/>
          </w:tcPr>
          <w:p w:rsidR="002C5C09" w:rsidRDefault="002C5C09" w:rsidP="004B56DC">
            <w:pPr>
              <w:jc w:val="center"/>
            </w:pPr>
          </w:p>
        </w:tc>
        <w:tc>
          <w:tcPr>
            <w:tcW w:w="655" w:type="dxa"/>
          </w:tcPr>
          <w:p w:rsidR="002C5C09" w:rsidRDefault="002C5C09" w:rsidP="00F06900">
            <w:pPr>
              <w:jc w:val="center"/>
            </w:pPr>
            <w:r>
              <w:t>7</w:t>
            </w:r>
          </w:p>
        </w:tc>
        <w:tc>
          <w:tcPr>
            <w:tcW w:w="600" w:type="dxa"/>
          </w:tcPr>
          <w:p w:rsidR="002C5C09" w:rsidRPr="00CA6B62" w:rsidRDefault="002C5C09" w:rsidP="00CA6B62">
            <w:pPr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543" w:type="dxa"/>
          </w:tcPr>
          <w:p w:rsidR="002C5C09" w:rsidRPr="00150E52" w:rsidRDefault="002C5C09" w:rsidP="00425980">
            <w:pPr>
              <w:rPr>
                <w:sz w:val="24"/>
              </w:rPr>
            </w:pPr>
            <w:r w:rsidRPr="00150E52">
              <w:rPr>
                <w:sz w:val="24"/>
              </w:rPr>
              <w:t>Оказать содействие в решении вопроса ремонта дорог в районе УНГВ – отсыпка щебнем в с. Вагайцево</w:t>
            </w:r>
          </w:p>
        </w:tc>
        <w:tc>
          <w:tcPr>
            <w:tcW w:w="4462" w:type="dxa"/>
          </w:tcPr>
          <w:p w:rsidR="002C5C09" w:rsidRPr="00150E52" w:rsidRDefault="002C5C09" w:rsidP="00150E52">
            <w:pPr>
              <w:rPr>
                <w:sz w:val="24"/>
              </w:rPr>
            </w:pPr>
            <w:r w:rsidRPr="00150E52">
              <w:rPr>
                <w:sz w:val="24"/>
              </w:rPr>
              <w:t>Направлено письмо Главе Вагайцевского сельсовета  с рекомендациями  о включении   дорог в районе УЭНГВ в плановый ремонт на 2016 год (исх. № 2335 от 05.07.2016).</w:t>
            </w:r>
          </w:p>
        </w:tc>
        <w:tc>
          <w:tcPr>
            <w:tcW w:w="1652" w:type="dxa"/>
            <w:gridSpan w:val="2"/>
          </w:tcPr>
          <w:p w:rsidR="002C5C09" w:rsidRPr="00CA6B62" w:rsidRDefault="002C5C09" w:rsidP="00CA6B62">
            <w:pPr>
              <w:rPr>
                <w:sz w:val="24"/>
              </w:rPr>
            </w:pPr>
          </w:p>
        </w:tc>
        <w:tc>
          <w:tcPr>
            <w:tcW w:w="1735" w:type="dxa"/>
          </w:tcPr>
          <w:p w:rsidR="002C5C09" w:rsidRPr="00CA6B62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  <w:vMerge/>
          </w:tcPr>
          <w:p w:rsidR="002C5C09" w:rsidRDefault="002C5C09" w:rsidP="004B56DC">
            <w:pPr>
              <w:jc w:val="center"/>
            </w:pPr>
          </w:p>
        </w:tc>
        <w:tc>
          <w:tcPr>
            <w:tcW w:w="655" w:type="dxa"/>
          </w:tcPr>
          <w:p w:rsidR="002C5C09" w:rsidRDefault="002C5C09" w:rsidP="004B56DC">
            <w:pPr>
              <w:jc w:val="center"/>
            </w:pPr>
            <w:r>
              <w:t>8</w:t>
            </w:r>
          </w:p>
        </w:tc>
        <w:tc>
          <w:tcPr>
            <w:tcW w:w="600" w:type="dxa"/>
          </w:tcPr>
          <w:p w:rsidR="002C5C09" w:rsidRPr="004A4CFF" w:rsidRDefault="002C5C09" w:rsidP="004A4CFF">
            <w:pPr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543" w:type="dxa"/>
          </w:tcPr>
          <w:p w:rsidR="002C5C09" w:rsidRPr="004A4CFF" w:rsidRDefault="002C5C09" w:rsidP="00425980">
            <w:pPr>
              <w:rPr>
                <w:sz w:val="24"/>
              </w:rPr>
            </w:pPr>
            <w:r w:rsidRPr="004A4CFF">
              <w:rPr>
                <w:sz w:val="24"/>
              </w:rPr>
              <w:t>Оказать содействие в решении вопроса асфальтирования ул. Полевая в с. Вагайцево</w:t>
            </w:r>
          </w:p>
        </w:tc>
        <w:tc>
          <w:tcPr>
            <w:tcW w:w="4462" w:type="dxa"/>
          </w:tcPr>
          <w:p w:rsidR="002C5C09" w:rsidRPr="008139DF" w:rsidRDefault="002C5C09" w:rsidP="004A4CFF">
            <w:pPr>
              <w:rPr>
                <w:sz w:val="24"/>
                <w:highlight w:val="red"/>
              </w:rPr>
            </w:pPr>
            <w:r w:rsidRPr="0057518B">
              <w:rPr>
                <w:sz w:val="24"/>
              </w:rPr>
              <w:t>Ремонт ул. Полевая включен в муниципальную программу «Развитие автомобильных дорог местного значения в Ордынском районе Новосибирской области» в 2016-2018 годах на 2016 год</w:t>
            </w:r>
          </w:p>
        </w:tc>
        <w:tc>
          <w:tcPr>
            <w:tcW w:w="1652" w:type="dxa"/>
            <w:gridSpan w:val="2"/>
          </w:tcPr>
          <w:p w:rsidR="002C5C09" w:rsidRPr="008139DF" w:rsidRDefault="002C5C09" w:rsidP="004A4CFF">
            <w:pPr>
              <w:rPr>
                <w:sz w:val="24"/>
                <w:highlight w:val="red"/>
              </w:rPr>
            </w:pPr>
          </w:p>
        </w:tc>
        <w:tc>
          <w:tcPr>
            <w:tcW w:w="1735" w:type="dxa"/>
          </w:tcPr>
          <w:p w:rsidR="002C5C09" w:rsidRPr="008139DF" w:rsidRDefault="002C5C09" w:rsidP="00E35A88">
            <w:pPr>
              <w:rPr>
                <w:sz w:val="24"/>
                <w:highlight w:val="red"/>
              </w:rPr>
            </w:pPr>
            <w:r w:rsidRPr="00E35A88">
              <w:rPr>
                <w:sz w:val="24"/>
              </w:rPr>
              <w:t>Сумма запланирована на весь объем р</w:t>
            </w:r>
            <w:r>
              <w:rPr>
                <w:sz w:val="24"/>
              </w:rPr>
              <w:t>е</w:t>
            </w:r>
            <w:r w:rsidRPr="00E35A88">
              <w:rPr>
                <w:sz w:val="24"/>
              </w:rPr>
              <w:t>монта дорог</w:t>
            </w:r>
          </w:p>
        </w:tc>
      </w:tr>
      <w:tr w:rsidR="002C5C09" w:rsidTr="00ED43A4">
        <w:tc>
          <w:tcPr>
            <w:tcW w:w="2147" w:type="dxa"/>
          </w:tcPr>
          <w:p w:rsidR="002C5C09" w:rsidRPr="004A4CFF" w:rsidRDefault="002C5C09" w:rsidP="004A4CF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Избирательный округ № 7 </w:t>
            </w:r>
            <w:r w:rsidRPr="004A4CFF">
              <w:rPr>
                <w:sz w:val="24"/>
              </w:rPr>
              <w:t xml:space="preserve">Иванченко Ю.А. </w:t>
            </w:r>
          </w:p>
        </w:tc>
        <w:tc>
          <w:tcPr>
            <w:tcW w:w="655" w:type="dxa"/>
          </w:tcPr>
          <w:p w:rsidR="002C5C09" w:rsidRPr="004A4CFF" w:rsidRDefault="002C5C09" w:rsidP="004B56D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00" w:type="dxa"/>
          </w:tcPr>
          <w:p w:rsidR="002C5C09" w:rsidRPr="004A4CFF" w:rsidRDefault="002C5C09" w:rsidP="004A4CFF">
            <w:pPr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543" w:type="dxa"/>
          </w:tcPr>
          <w:p w:rsidR="002C5C09" w:rsidRPr="004A4CFF" w:rsidRDefault="002C5C09" w:rsidP="00425980">
            <w:pPr>
              <w:rPr>
                <w:sz w:val="24"/>
              </w:rPr>
            </w:pPr>
            <w:r w:rsidRPr="004A4CFF">
              <w:rPr>
                <w:sz w:val="24"/>
              </w:rPr>
              <w:t>Оказать содействие в решении вопроса по организации остановки междугороднего транспорта у п. Чернаково</w:t>
            </w:r>
          </w:p>
        </w:tc>
        <w:tc>
          <w:tcPr>
            <w:tcW w:w="4462" w:type="dxa"/>
          </w:tcPr>
          <w:p w:rsidR="002C5C09" w:rsidRPr="004A4CFF" w:rsidRDefault="002C5C09" w:rsidP="004A4CFF">
            <w:pPr>
              <w:rPr>
                <w:sz w:val="24"/>
              </w:rPr>
            </w:pPr>
            <w:r w:rsidRPr="004A4CFF">
              <w:rPr>
                <w:sz w:val="24"/>
              </w:rPr>
              <w:t>22.12.2015 было направлено обращение в ГКУ НСО ТУАД. 31.12.2015 был получен ответ, из которого следует, что исходя из фактического финансирования государственной программы «Повышение безопасности дорожного движения на автомобильных дорогах и обеспечение безопасности населения на транспорте Новосибирской области в 2015-2020 годах» выполнение работ возможно не ранее 2018 года, при условии включения мероприятия в программу</w:t>
            </w:r>
            <w:r>
              <w:rPr>
                <w:sz w:val="24"/>
              </w:rPr>
              <w:t xml:space="preserve"> ремонтов ГКУ НСО ТУАД.</w:t>
            </w:r>
          </w:p>
        </w:tc>
        <w:tc>
          <w:tcPr>
            <w:tcW w:w="1652" w:type="dxa"/>
            <w:gridSpan w:val="2"/>
          </w:tcPr>
          <w:p w:rsidR="002C5C09" w:rsidRPr="004A4CFF" w:rsidRDefault="002C5C09" w:rsidP="004A4CFF">
            <w:pPr>
              <w:rPr>
                <w:sz w:val="24"/>
              </w:rPr>
            </w:pPr>
          </w:p>
        </w:tc>
        <w:tc>
          <w:tcPr>
            <w:tcW w:w="1735" w:type="dxa"/>
          </w:tcPr>
          <w:p w:rsidR="002C5C09" w:rsidRPr="004A4CFF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  <w:vMerge w:val="restart"/>
          </w:tcPr>
          <w:p w:rsidR="002C5C09" w:rsidRPr="004A4CFF" w:rsidRDefault="002C5C09" w:rsidP="004A4CFF">
            <w:pPr>
              <w:jc w:val="center"/>
              <w:rPr>
                <w:sz w:val="24"/>
              </w:rPr>
            </w:pPr>
            <w:r w:rsidRPr="004A4CFF">
              <w:rPr>
                <w:sz w:val="24"/>
              </w:rPr>
              <w:t>Избирательный округ № 8</w:t>
            </w:r>
          </w:p>
          <w:p w:rsidR="002C5C09" w:rsidRPr="004A4CFF" w:rsidRDefault="002C5C09" w:rsidP="003B3298">
            <w:pPr>
              <w:jc w:val="center"/>
              <w:rPr>
                <w:sz w:val="24"/>
              </w:rPr>
            </w:pPr>
            <w:r w:rsidRPr="004A4CFF">
              <w:rPr>
                <w:sz w:val="24"/>
              </w:rPr>
              <w:t>Кофанова Ю.А</w:t>
            </w:r>
          </w:p>
        </w:tc>
        <w:tc>
          <w:tcPr>
            <w:tcW w:w="655" w:type="dxa"/>
          </w:tcPr>
          <w:p w:rsidR="002C5C09" w:rsidRPr="004A4CFF" w:rsidRDefault="002C5C09" w:rsidP="00F069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00" w:type="dxa"/>
          </w:tcPr>
          <w:p w:rsidR="002C5C09" w:rsidRPr="004A4CFF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543" w:type="dxa"/>
          </w:tcPr>
          <w:p w:rsidR="002C5C09" w:rsidRPr="004A4CFF" w:rsidRDefault="002C5C09" w:rsidP="00425980">
            <w:pPr>
              <w:rPr>
                <w:sz w:val="24"/>
              </w:rPr>
            </w:pPr>
            <w:r w:rsidRPr="004A4CFF">
              <w:rPr>
                <w:sz w:val="24"/>
              </w:rPr>
              <w:t>Оказать содействие в замене окон на пластиковые и ремонте отопления в детсаду в с. Козиха</w:t>
            </w:r>
          </w:p>
        </w:tc>
        <w:tc>
          <w:tcPr>
            <w:tcW w:w="4462" w:type="dxa"/>
          </w:tcPr>
          <w:p w:rsidR="002C5C09" w:rsidRPr="00AE0265" w:rsidRDefault="002C5C09" w:rsidP="004A4CFF">
            <w:pPr>
              <w:rPr>
                <w:sz w:val="24"/>
              </w:rPr>
            </w:pPr>
            <w:r>
              <w:rPr>
                <w:sz w:val="24"/>
              </w:rPr>
              <w:t>Заключен договор на ремонт отопления.</w:t>
            </w:r>
          </w:p>
          <w:p w:rsidR="002C5C09" w:rsidRPr="00905B94" w:rsidRDefault="002C5C09" w:rsidP="003B3298">
            <w:pPr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 xml:space="preserve"> </w:t>
            </w:r>
          </w:p>
        </w:tc>
        <w:tc>
          <w:tcPr>
            <w:tcW w:w="1652" w:type="dxa"/>
            <w:gridSpan w:val="2"/>
          </w:tcPr>
          <w:p w:rsidR="002C5C09" w:rsidRPr="0057518B" w:rsidRDefault="002C5C09" w:rsidP="004B56DC">
            <w:pPr>
              <w:jc w:val="center"/>
              <w:rPr>
                <w:sz w:val="24"/>
              </w:rPr>
            </w:pPr>
            <w:r w:rsidRPr="0057518B">
              <w:rPr>
                <w:sz w:val="24"/>
              </w:rPr>
              <w:t>200,0-МБ</w:t>
            </w:r>
          </w:p>
        </w:tc>
        <w:tc>
          <w:tcPr>
            <w:tcW w:w="1735" w:type="dxa"/>
          </w:tcPr>
          <w:p w:rsidR="002C5C09" w:rsidRDefault="002C5C09" w:rsidP="005F6A2F">
            <w:pPr>
              <w:rPr>
                <w:sz w:val="24"/>
              </w:rPr>
            </w:pPr>
            <w:r>
              <w:rPr>
                <w:sz w:val="24"/>
              </w:rPr>
              <w:t>Срок исполнении – до 15.08.2016</w:t>
            </w:r>
          </w:p>
          <w:p w:rsidR="002C5C09" w:rsidRPr="004A4CFF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  <w:vMerge/>
          </w:tcPr>
          <w:p w:rsidR="002C5C09" w:rsidRPr="005172AC" w:rsidRDefault="002C5C09" w:rsidP="005F7F29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5172AC" w:rsidRDefault="002C5C09" w:rsidP="005F7F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00" w:type="dxa"/>
          </w:tcPr>
          <w:p w:rsidR="002C5C09" w:rsidRPr="005172AC" w:rsidRDefault="002C5C09" w:rsidP="005172AC">
            <w:pPr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543" w:type="dxa"/>
          </w:tcPr>
          <w:p w:rsidR="002C5C09" w:rsidRPr="005172AC" w:rsidRDefault="002C5C09" w:rsidP="00425980">
            <w:pPr>
              <w:rPr>
                <w:sz w:val="24"/>
              </w:rPr>
            </w:pPr>
            <w:r w:rsidRPr="005172AC">
              <w:rPr>
                <w:sz w:val="24"/>
              </w:rPr>
              <w:t>Оказать содействие  в решение вопроса по открытию аптеки в с. Козиха</w:t>
            </w:r>
          </w:p>
        </w:tc>
        <w:tc>
          <w:tcPr>
            <w:tcW w:w="4462" w:type="dxa"/>
          </w:tcPr>
          <w:p w:rsidR="002C5C09" w:rsidRPr="005172AC" w:rsidRDefault="002C5C09" w:rsidP="005172AC">
            <w:pPr>
              <w:rPr>
                <w:sz w:val="24"/>
              </w:rPr>
            </w:pPr>
            <w:r w:rsidRPr="005172AC">
              <w:rPr>
                <w:sz w:val="24"/>
              </w:rPr>
              <w:t>В ФАП с. Козиха организована реализация аптечных препаратов населению.</w:t>
            </w:r>
          </w:p>
        </w:tc>
        <w:tc>
          <w:tcPr>
            <w:tcW w:w="1652" w:type="dxa"/>
            <w:gridSpan w:val="2"/>
          </w:tcPr>
          <w:p w:rsidR="002C5C09" w:rsidRPr="005172AC" w:rsidRDefault="002C5C09" w:rsidP="005F7F29">
            <w:pPr>
              <w:jc w:val="center"/>
              <w:rPr>
                <w:sz w:val="24"/>
              </w:rPr>
            </w:pPr>
          </w:p>
        </w:tc>
        <w:tc>
          <w:tcPr>
            <w:tcW w:w="1735" w:type="dxa"/>
          </w:tcPr>
          <w:p w:rsidR="002C5C09" w:rsidRDefault="002C5C09" w:rsidP="005F6A2F">
            <w:r>
              <w:t>Наказ выполнен.</w:t>
            </w:r>
          </w:p>
        </w:tc>
      </w:tr>
      <w:tr w:rsidR="002C5C09" w:rsidTr="00ED43A4">
        <w:tc>
          <w:tcPr>
            <w:tcW w:w="2147" w:type="dxa"/>
            <w:vMerge/>
          </w:tcPr>
          <w:p w:rsidR="002C5C09" w:rsidRPr="000B57C3" w:rsidRDefault="002C5C09" w:rsidP="000B57C3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0B57C3" w:rsidRDefault="002C5C09" w:rsidP="00F069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00" w:type="dxa"/>
          </w:tcPr>
          <w:p w:rsidR="002C5C09" w:rsidRPr="000B57C3" w:rsidRDefault="002C5C09" w:rsidP="000B57C3">
            <w:pPr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543" w:type="dxa"/>
          </w:tcPr>
          <w:p w:rsidR="002C5C09" w:rsidRPr="0057518B" w:rsidRDefault="002C5C09" w:rsidP="00425980">
            <w:pPr>
              <w:rPr>
                <w:sz w:val="24"/>
              </w:rPr>
            </w:pPr>
            <w:r w:rsidRPr="0057518B">
              <w:rPr>
                <w:sz w:val="24"/>
              </w:rPr>
              <w:t>Изучить мероприятия по решению вопроса очистки водоканала вокруг п. Петровский</w:t>
            </w:r>
          </w:p>
        </w:tc>
        <w:tc>
          <w:tcPr>
            <w:tcW w:w="4462" w:type="dxa"/>
          </w:tcPr>
          <w:p w:rsidR="002C5C09" w:rsidRDefault="002C5C09" w:rsidP="00A56744">
            <w:pPr>
              <w:rPr>
                <w:sz w:val="24"/>
              </w:rPr>
            </w:pPr>
            <w:r>
              <w:rPr>
                <w:sz w:val="24"/>
              </w:rPr>
              <w:t>1.</w:t>
            </w:r>
            <w:r w:rsidRPr="00A56744">
              <w:rPr>
                <w:sz w:val="24"/>
              </w:rPr>
              <w:t xml:space="preserve">С целью вхождения  в государственную программу «Охрана окружающей среды» на 2015-2020 годы  водоканал вокруг п. Петровский оформлен в муниципальную собственность муниципального образования Петровский с/с. </w:t>
            </w:r>
          </w:p>
          <w:p w:rsidR="002C5C09" w:rsidRPr="00A56744" w:rsidRDefault="002C5C09" w:rsidP="00A56744">
            <w:pPr>
              <w:rPr>
                <w:sz w:val="24"/>
              </w:rPr>
            </w:pPr>
            <w:r w:rsidRPr="00A56744">
              <w:rPr>
                <w:sz w:val="24"/>
              </w:rPr>
              <w:t>2. Администрацией МО ведется работа по сносу незаконных построек и по освобождению незаконно занятых земельных участков.</w:t>
            </w:r>
          </w:p>
        </w:tc>
        <w:tc>
          <w:tcPr>
            <w:tcW w:w="1652" w:type="dxa"/>
            <w:gridSpan w:val="2"/>
          </w:tcPr>
          <w:p w:rsidR="002C5C09" w:rsidRPr="000B57C3" w:rsidRDefault="002C5C09" w:rsidP="000B57C3">
            <w:pPr>
              <w:rPr>
                <w:sz w:val="24"/>
              </w:rPr>
            </w:pPr>
            <w:r>
              <w:rPr>
                <w:sz w:val="24"/>
              </w:rPr>
              <w:t>49,5-МБ</w:t>
            </w:r>
          </w:p>
        </w:tc>
        <w:tc>
          <w:tcPr>
            <w:tcW w:w="1735" w:type="dxa"/>
          </w:tcPr>
          <w:p w:rsidR="002C5C09" w:rsidRDefault="002C5C09" w:rsidP="005F6A2F"/>
        </w:tc>
      </w:tr>
      <w:tr w:rsidR="002C5C09" w:rsidTr="00E9183C">
        <w:trPr>
          <w:trHeight w:val="2494"/>
        </w:trPr>
        <w:tc>
          <w:tcPr>
            <w:tcW w:w="2147" w:type="dxa"/>
            <w:vMerge w:val="restart"/>
          </w:tcPr>
          <w:p w:rsidR="002C5C09" w:rsidRPr="005172AC" w:rsidRDefault="002C5C09" w:rsidP="004B56DC">
            <w:pPr>
              <w:jc w:val="center"/>
              <w:rPr>
                <w:sz w:val="24"/>
              </w:rPr>
            </w:pPr>
            <w:r w:rsidRPr="005172AC">
              <w:rPr>
                <w:sz w:val="24"/>
              </w:rPr>
              <w:t>Избирательный округ № 9</w:t>
            </w:r>
          </w:p>
          <w:p w:rsidR="002C5C09" w:rsidRPr="005172AC" w:rsidRDefault="002C5C09" w:rsidP="004B56DC">
            <w:pPr>
              <w:jc w:val="center"/>
              <w:rPr>
                <w:sz w:val="24"/>
              </w:rPr>
            </w:pPr>
            <w:r w:rsidRPr="005172AC">
              <w:rPr>
                <w:sz w:val="24"/>
              </w:rPr>
              <w:t>Есипенко  И.Б</w:t>
            </w:r>
          </w:p>
          <w:p w:rsidR="002C5C09" w:rsidRPr="006A5AA9" w:rsidRDefault="002C5C09" w:rsidP="006A5AA9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6A5AA9" w:rsidRDefault="002C5C09" w:rsidP="003C73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00" w:type="dxa"/>
          </w:tcPr>
          <w:p w:rsidR="002C5C09" w:rsidRPr="006A5AA9" w:rsidRDefault="002C5C09" w:rsidP="006A5AA9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2C5C09" w:rsidRPr="00D40A01" w:rsidRDefault="002C5C09" w:rsidP="00425980">
            <w:pPr>
              <w:rPr>
                <w:sz w:val="24"/>
                <w:highlight w:val="yellow"/>
              </w:rPr>
            </w:pPr>
            <w:r w:rsidRPr="00AE0265">
              <w:rPr>
                <w:sz w:val="24"/>
              </w:rPr>
              <w:t>Оказать содействие в решении вопроса по ремонту системы отопления в детском саду «Ромашка» в с.Козиха</w:t>
            </w:r>
          </w:p>
        </w:tc>
        <w:tc>
          <w:tcPr>
            <w:tcW w:w="4462" w:type="dxa"/>
          </w:tcPr>
          <w:p w:rsidR="002C5C09" w:rsidRPr="00AE0265" w:rsidRDefault="002C5C09" w:rsidP="009A5DA2">
            <w:pPr>
              <w:rPr>
                <w:sz w:val="24"/>
              </w:rPr>
            </w:pPr>
            <w:r>
              <w:rPr>
                <w:sz w:val="24"/>
              </w:rPr>
              <w:t>Заключен договор на ремонт отопления.</w:t>
            </w:r>
          </w:p>
          <w:p w:rsidR="002C5C09" w:rsidRPr="00905B94" w:rsidRDefault="002C5C09" w:rsidP="009A5DA2">
            <w:pPr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 xml:space="preserve"> </w:t>
            </w:r>
          </w:p>
        </w:tc>
        <w:tc>
          <w:tcPr>
            <w:tcW w:w="1652" w:type="dxa"/>
            <w:gridSpan w:val="2"/>
          </w:tcPr>
          <w:p w:rsidR="002C5C09" w:rsidRPr="0057518B" w:rsidRDefault="002C5C09" w:rsidP="009A5DA2">
            <w:pPr>
              <w:jc w:val="center"/>
              <w:rPr>
                <w:sz w:val="24"/>
              </w:rPr>
            </w:pPr>
            <w:r w:rsidRPr="0057518B">
              <w:rPr>
                <w:sz w:val="24"/>
              </w:rPr>
              <w:t>200,0-МБ</w:t>
            </w:r>
          </w:p>
        </w:tc>
        <w:tc>
          <w:tcPr>
            <w:tcW w:w="1735" w:type="dxa"/>
          </w:tcPr>
          <w:p w:rsidR="002C5C09" w:rsidRDefault="002C5C09" w:rsidP="009A5DA2">
            <w:pPr>
              <w:rPr>
                <w:sz w:val="24"/>
              </w:rPr>
            </w:pPr>
            <w:r>
              <w:rPr>
                <w:sz w:val="24"/>
              </w:rPr>
              <w:t>Срок исполнении – до 15.08.2016</w:t>
            </w:r>
          </w:p>
          <w:p w:rsidR="002C5C09" w:rsidRPr="004A4CFF" w:rsidRDefault="002C5C09" w:rsidP="009A5DA2">
            <w:pPr>
              <w:rPr>
                <w:sz w:val="24"/>
              </w:rPr>
            </w:pPr>
          </w:p>
        </w:tc>
      </w:tr>
      <w:tr w:rsidR="002C5C09" w:rsidTr="007E7959">
        <w:trPr>
          <w:trHeight w:val="1104"/>
        </w:trPr>
        <w:tc>
          <w:tcPr>
            <w:tcW w:w="2147" w:type="dxa"/>
            <w:vMerge/>
          </w:tcPr>
          <w:p w:rsidR="002C5C09" w:rsidRPr="006A5AA9" w:rsidRDefault="002C5C09" w:rsidP="006A5AA9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6A5AA9" w:rsidRDefault="002C5C09" w:rsidP="003C73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00" w:type="dxa"/>
          </w:tcPr>
          <w:p w:rsidR="002C5C09" w:rsidRPr="006A5AA9" w:rsidRDefault="002C5C09" w:rsidP="006A5AA9">
            <w:pPr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543" w:type="dxa"/>
          </w:tcPr>
          <w:p w:rsidR="002C5C09" w:rsidRPr="00A56744" w:rsidRDefault="002C5C09" w:rsidP="00425980">
            <w:pPr>
              <w:rPr>
                <w:sz w:val="24"/>
              </w:rPr>
            </w:pPr>
            <w:r w:rsidRPr="00A56744">
              <w:rPr>
                <w:sz w:val="24"/>
              </w:rPr>
              <w:t>Оказать содействие в решении вопроса ремонта сельского клуба д. Малоирменка</w:t>
            </w:r>
          </w:p>
        </w:tc>
        <w:tc>
          <w:tcPr>
            <w:tcW w:w="4462" w:type="dxa"/>
          </w:tcPr>
          <w:p w:rsidR="002C5C09" w:rsidRPr="00A56744" w:rsidRDefault="002C5C09" w:rsidP="00A41E9B">
            <w:pPr>
              <w:rPr>
                <w:sz w:val="24"/>
              </w:rPr>
            </w:pPr>
            <w:r w:rsidRPr="00A56744">
              <w:rPr>
                <w:sz w:val="24"/>
              </w:rPr>
              <w:t>Смета на проведение ремонта проходит экспертизу проектной документации, договор о проведении экспертизы № ДЭ000765 от 21.06.2016</w:t>
            </w:r>
          </w:p>
        </w:tc>
        <w:tc>
          <w:tcPr>
            <w:tcW w:w="1652" w:type="dxa"/>
            <w:gridSpan w:val="2"/>
          </w:tcPr>
          <w:p w:rsidR="002C5C09" w:rsidRPr="006A5AA9" w:rsidRDefault="002C5C09" w:rsidP="008F5BFD">
            <w:pPr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 xml:space="preserve">356,0-ОБ </w:t>
            </w:r>
          </w:p>
        </w:tc>
        <w:tc>
          <w:tcPr>
            <w:tcW w:w="1735" w:type="dxa"/>
          </w:tcPr>
          <w:p w:rsidR="002C5C09" w:rsidRPr="006A5AA9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  <w:vMerge/>
          </w:tcPr>
          <w:p w:rsidR="002C5C09" w:rsidRPr="006A5AA9" w:rsidRDefault="002C5C09" w:rsidP="006A5AA9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6A5AA9" w:rsidRDefault="002C5C09" w:rsidP="00F069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00" w:type="dxa"/>
          </w:tcPr>
          <w:p w:rsidR="002C5C09" w:rsidRPr="000B57C3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543" w:type="dxa"/>
          </w:tcPr>
          <w:p w:rsidR="002C5C09" w:rsidRPr="00A56744" w:rsidRDefault="002C5C09" w:rsidP="00425980">
            <w:pPr>
              <w:rPr>
                <w:sz w:val="24"/>
              </w:rPr>
            </w:pPr>
            <w:r w:rsidRPr="00A56744">
              <w:rPr>
                <w:sz w:val="24"/>
              </w:rPr>
              <w:t>Изучить вопрос о возможности открытия аптеки в с. Козиха</w:t>
            </w:r>
          </w:p>
        </w:tc>
        <w:tc>
          <w:tcPr>
            <w:tcW w:w="4462" w:type="dxa"/>
          </w:tcPr>
          <w:p w:rsidR="002C5C09" w:rsidRPr="00A56744" w:rsidRDefault="002C5C09" w:rsidP="004B56DC">
            <w:pPr>
              <w:rPr>
                <w:sz w:val="24"/>
              </w:rPr>
            </w:pPr>
            <w:r w:rsidRPr="00A56744">
              <w:rPr>
                <w:sz w:val="24"/>
              </w:rPr>
              <w:t>При ФАП в с. Козиха организована  реализация аптечных препаратов населению.</w:t>
            </w:r>
          </w:p>
        </w:tc>
        <w:tc>
          <w:tcPr>
            <w:tcW w:w="1652" w:type="dxa"/>
            <w:gridSpan w:val="2"/>
          </w:tcPr>
          <w:p w:rsidR="002C5C09" w:rsidRPr="006A5AA9" w:rsidRDefault="002C5C09" w:rsidP="006A5AA9">
            <w:pPr>
              <w:rPr>
                <w:sz w:val="24"/>
              </w:rPr>
            </w:pPr>
          </w:p>
        </w:tc>
        <w:tc>
          <w:tcPr>
            <w:tcW w:w="1735" w:type="dxa"/>
          </w:tcPr>
          <w:p w:rsidR="002C5C09" w:rsidRPr="006A5AA9" w:rsidRDefault="002C5C09" w:rsidP="005F6A2F">
            <w:pPr>
              <w:rPr>
                <w:sz w:val="24"/>
              </w:rPr>
            </w:pPr>
            <w:r>
              <w:rPr>
                <w:sz w:val="24"/>
              </w:rPr>
              <w:t>Наказ выполнен.</w:t>
            </w:r>
          </w:p>
        </w:tc>
      </w:tr>
      <w:tr w:rsidR="002C5C09" w:rsidTr="00ED43A4">
        <w:tc>
          <w:tcPr>
            <w:tcW w:w="2147" w:type="dxa"/>
          </w:tcPr>
          <w:p w:rsidR="002C5C09" w:rsidRPr="006A5AA9" w:rsidRDefault="002C5C09" w:rsidP="006A5AA9">
            <w:pPr>
              <w:rPr>
                <w:sz w:val="24"/>
              </w:rPr>
            </w:pPr>
            <w:r w:rsidRPr="008861A1">
              <w:rPr>
                <w:sz w:val="24"/>
              </w:rPr>
              <w:t>Избирательный округ № 10 Александров Г.И.</w:t>
            </w:r>
          </w:p>
        </w:tc>
        <w:tc>
          <w:tcPr>
            <w:tcW w:w="655" w:type="dxa"/>
          </w:tcPr>
          <w:p w:rsidR="002C5C09" w:rsidRDefault="002C5C09" w:rsidP="00F069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00" w:type="dxa"/>
          </w:tcPr>
          <w:p w:rsidR="002C5C09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543" w:type="dxa"/>
          </w:tcPr>
          <w:p w:rsidR="002C5C09" w:rsidRPr="000B57C3" w:rsidRDefault="002C5C09" w:rsidP="00425980">
            <w:pPr>
              <w:rPr>
                <w:sz w:val="24"/>
              </w:rPr>
            </w:pPr>
            <w:r>
              <w:rPr>
                <w:sz w:val="24"/>
              </w:rPr>
              <w:t>Оказать содействие в приобретении 25 комплектов хоккейной формы для Новопичуговской команды</w:t>
            </w:r>
          </w:p>
        </w:tc>
        <w:tc>
          <w:tcPr>
            <w:tcW w:w="4462" w:type="dxa"/>
          </w:tcPr>
          <w:p w:rsidR="002C5C09" w:rsidRPr="000B57C3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При внесении изменений в бюджет предполагается выделение денежных средств на приобретение хоккейной формы для Новопичуговской команды.</w:t>
            </w:r>
          </w:p>
        </w:tc>
        <w:tc>
          <w:tcPr>
            <w:tcW w:w="1652" w:type="dxa"/>
            <w:gridSpan w:val="2"/>
          </w:tcPr>
          <w:p w:rsidR="002C5C09" w:rsidRPr="006A5AA9" w:rsidRDefault="002C5C09" w:rsidP="006A5AA9">
            <w:pPr>
              <w:rPr>
                <w:sz w:val="24"/>
              </w:rPr>
            </w:pPr>
            <w:r>
              <w:rPr>
                <w:sz w:val="24"/>
              </w:rPr>
              <w:t>155,0-МБ</w:t>
            </w:r>
          </w:p>
        </w:tc>
        <w:tc>
          <w:tcPr>
            <w:tcW w:w="1735" w:type="dxa"/>
          </w:tcPr>
          <w:p w:rsidR="002C5C09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</w:tcPr>
          <w:p w:rsidR="002C5C09" w:rsidRPr="00BB41F7" w:rsidRDefault="002C5C09" w:rsidP="004B5280">
            <w:pPr>
              <w:jc w:val="center"/>
              <w:rPr>
                <w:sz w:val="24"/>
                <w:highlight w:val="cyan"/>
              </w:rPr>
            </w:pPr>
            <w:r w:rsidRPr="004B5280">
              <w:rPr>
                <w:sz w:val="24"/>
              </w:rPr>
              <w:t>Избирательный округ № 11 Бугаков О.Ю.</w:t>
            </w:r>
          </w:p>
        </w:tc>
        <w:tc>
          <w:tcPr>
            <w:tcW w:w="655" w:type="dxa"/>
          </w:tcPr>
          <w:p w:rsidR="002C5C09" w:rsidRDefault="002C5C09" w:rsidP="003C73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00" w:type="dxa"/>
          </w:tcPr>
          <w:p w:rsidR="002C5C09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543" w:type="dxa"/>
          </w:tcPr>
          <w:p w:rsidR="002C5C09" w:rsidRPr="004B5280" w:rsidRDefault="002C5C09" w:rsidP="004B5280">
            <w:pPr>
              <w:rPr>
                <w:sz w:val="24"/>
              </w:rPr>
            </w:pPr>
            <w:r w:rsidRPr="004B5280">
              <w:rPr>
                <w:sz w:val="24"/>
              </w:rPr>
              <w:t xml:space="preserve">Строительство бассейна в с. Верх-Ирмень: </w:t>
            </w:r>
          </w:p>
          <w:p w:rsidR="002C5C09" w:rsidRPr="004B5280" w:rsidRDefault="002C5C09" w:rsidP="004B5280">
            <w:pPr>
              <w:rPr>
                <w:sz w:val="24"/>
              </w:rPr>
            </w:pPr>
            <w:r w:rsidRPr="004B5280">
              <w:rPr>
                <w:sz w:val="24"/>
              </w:rPr>
              <w:t>- подготовить проектно-сметную документацию на строительство бассейна в с. Верх-Ирмень;</w:t>
            </w:r>
          </w:p>
          <w:p w:rsidR="002C5C09" w:rsidRPr="004B5280" w:rsidRDefault="002C5C09" w:rsidP="004B5280">
            <w:pPr>
              <w:rPr>
                <w:sz w:val="24"/>
              </w:rPr>
            </w:pPr>
            <w:r w:rsidRPr="004B5280">
              <w:rPr>
                <w:sz w:val="24"/>
              </w:rPr>
              <w:t>- решить вопрос о выделении земельного участка под строительство бассейна в с. Верх-Ирмень;</w:t>
            </w:r>
          </w:p>
          <w:p w:rsidR="002C5C09" w:rsidRDefault="002C5C09" w:rsidP="00425980">
            <w:pPr>
              <w:rPr>
                <w:sz w:val="24"/>
              </w:rPr>
            </w:pPr>
            <w:r w:rsidRPr="004B5280">
              <w:rPr>
                <w:sz w:val="24"/>
              </w:rPr>
              <w:t>- включить объект «строительство бассейна в с. Верх-Ирмень» в программу проведения ремонтно-строительных работ в муниципальных учреждениях Ордынского района на 2017-2020г.г</w:t>
            </w:r>
            <w:r w:rsidRPr="004B5280">
              <w:rPr>
                <w:color w:val="FF0000"/>
                <w:sz w:val="24"/>
              </w:rPr>
              <w:t xml:space="preserve">. </w:t>
            </w:r>
          </w:p>
        </w:tc>
        <w:tc>
          <w:tcPr>
            <w:tcW w:w="4462" w:type="dxa"/>
          </w:tcPr>
          <w:p w:rsidR="002C5C09" w:rsidRPr="000B57C3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Определен земельный участок размером50х100м в границах земельного участка, находящегося в собственности ЗАО Племзавод «Ирмень», на котором расположен крытый каток и  стадион. Для подготовки ПСД необходимо выделить земельный участок под строительство и передать в собственность района, либо произвести отказ от части собственности данного земельного участка.</w:t>
            </w:r>
          </w:p>
        </w:tc>
        <w:tc>
          <w:tcPr>
            <w:tcW w:w="1652" w:type="dxa"/>
            <w:gridSpan w:val="2"/>
          </w:tcPr>
          <w:p w:rsidR="002C5C09" w:rsidRPr="006A5AA9" w:rsidRDefault="002C5C09" w:rsidP="006A5AA9">
            <w:pPr>
              <w:rPr>
                <w:sz w:val="24"/>
              </w:rPr>
            </w:pPr>
          </w:p>
        </w:tc>
        <w:tc>
          <w:tcPr>
            <w:tcW w:w="1735" w:type="dxa"/>
          </w:tcPr>
          <w:p w:rsidR="002C5C09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</w:tcPr>
          <w:p w:rsidR="002C5C09" w:rsidRPr="00A66DB5" w:rsidRDefault="002C5C09" w:rsidP="004B56DC">
            <w:pPr>
              <w:jc w:val="center"/>
              <w:rPr>
                <w:sz w:val="24"/>
              </w:rPr>
            </w:pPr>
            <w:r w:rsidRPr="00A66DB5">
              <w:rPr>
                <w:sz w:val="24"/>
              </w:rPr>
              <w:t>Избирательный округ № 12</w:t>
            </w:r>
          </w:p>
          <w:p w:rsidR="002C5C09" w:rsidRPr="00A66DB5" w:rsidRDefault="002C5C09" w:rsidP="004B56D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Захарова</w:t>
            </w:r>
            <w:r w:rsidRPr="00A66DB5">
              <w:rPr>
                <w:sz w:val="24"/>
              </w:rPr>
              <w:t xml:space="preserve"> Е.В.</w:t>
            </w:r>
          </w:p>
          <w:p w:rsidR="002C5C09" w:rsidRPr="00A66DB5" w:rsidRDefault="002C5C09" w:rsidP="004B56DC">
            <w:pPr>
              <w:rPr>
                <w:sz w:val="24"/>
              </w:rPr>
            </w:pPr>
          </w:p>
          <w:p w:rsidR="002C5C09" w:rsidRPr="00A66DB5" w:rsidRDefault="002C5C09" w:rsidP="004B56DC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A66DB5" w:rsidRDefault="002C5C09" w:rsidP="004B56D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00" w:type="dxa"/>
          </w:tcPr>
          <w:p w:rsidR="002C5C09" w:rsidRPr="00A66DB5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543" w:type="dxa"/>
          </w:tcPr>
          <w:p w:rsidR="002C5C09" w:rsidRPr="00A66DB5" w:rsidRDefault="002C5C09" w:rsidP="00425980">
            <w:pPr>
              <w:rPr>
                <w:sz w:val="24"/>
              </w:rPr>
            </w:pPr>
            <w:r w:rsidRPr="00A66DB5">
              <w:rPr>
                <w:sz w:val="24"/>
              </w:rPr>
              <w:t>Совместно с органами государственной власти и органами местного самоуправления изучить вопрос о вхождении в программу по берегоукреплению с целью сохранения безопасности домовладений и прибрежной зоне с. Красный Яр</w:t>
            </w:r>
          </w:p>
        </w:tc>
        <w:tc>
          <w:tcPr>
            <w:tcW w:w="4462" w:type="dxa"/>
          </w:tcPr>
          <w:p w:rsidR="002C5C09" w:rsidRPr="00A66DB5" w:rsidRDefault="002C5C09" w:rsidP="004B56DC">
            <w:pPr>
              <w:rPr>
                <w:sz w:val="24"/>
              </w:rPr>
            </w:pPr>
            <w:r w:rsidRPr="00A66DB5">
              <w:rPr>
                <w:sz w:val="24"/>
              </w:rPr>
              <w:t>Совместно с администрацией Красноярского с/с заявка о вхождении в гос.программу по берегоукреплению подана. Мероприятия по разработке проектной  документации «Берегоукрепительные сооружения Новосибирского водохранилища в районе с.Красный Яр Ордынского района НСО»  включены в перечень мероприятий гос.программы «Охрана окружающей среды» на 2015-2020 годы (п.23 приложения № 2.1 к ГП) на 2017 год. Мероприятия по строительству берегоукрепительных сооружений в районе с.Красный Яр включены в перечень мероприятий гос.программы «Охрана окружающей среды» на 2015-2020 годы (п.24 приложения № 2.1 к ГП) на 2018 год.</w:t>
            </w:r>
          </w:p>
        </w:tc>
        <w:tc>
          <w:tcPr>
            <w:tcW w:w="1652" w:type="dxa"/>
            <w:gridSpan w:val="2"/>
          </w:tcPr>
          <w:p w:rsidR="002C5C09" w:rsidRDefault="002C5C09" w:rsidP="005F7F29">
            <w:pPr>
              <w:jc w:val="center"/>
            </w:pPr>
          </w:p>
        </w:tc>
        <w:tc>
          <w:tcPr>
            <w:tcW w:w="1735" w:type="dxa"/>
          </w:tcPr>
          <w:p w:rsidR="002C5C09" w:rsidRDefault="002C5C09" w:rsidP="005F6A2F"/>
        </w:tc>
      </w:tr>
      <w:tr w:rsidR="002C5C09" w:rsidTr="00ED43A4">
        <w:tc>
          <w:tcPr>
            <w:tcW w:w="2147" w:type="dxa"/>
          </w:tcPr>
          <w:p w:rsidR="002C5C09" w:rsidRDefault="002C5C09" w:rsidP="00AE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Избирательный округ № 13</w:t>
            </w:r>
          </w:p>
          <w:p w:rsidR="002C5C09" w:rsidRPr="006A5AA9" w:rsidRDefault="002C5C09" w:rsidP="00AE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Альберт М.А.</w:t>
            </w:r>
          </w:p>
          <w:p w:rsidR="002C5C09" w:rsidRPr="00A66DB5" w:rsidRDefault="002C5C09" w:rsidP="004B56DC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A66DB5" w:rsidRDefault="002C5C09" w:rsidP="00F069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00" w:type="dxa"/>
          </w:tcPr>
          <w:p w:rsidR="002C5C09" w:rsidRPr="00AE2E3F" w:rsidRDefault="002C5C09" w:rsidP="00AE2E3F">
            <w:pPr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543" w:type="dxa"/>
          </w:tcPr>
          <w:p w:rsidR="002C5C09" w:rsidRPr="00A56744" w:rsidRDefault="002C5C09" w:rsidP="00425980">
            <w:pPr>
              <w:rPr>
                <w:sz w:val="24"/>
              </w:rPr>
            </w:pPr>
            <w:r w:rsidRPr="00A56744">
              <w:rPr>
                <w:sz w:val="24"/>
              </w:rPr>
              <w:t>Изучить вопрос о проведении ремонта в помещении сельского клуба</w:t>
            </w:r>
            <w:r w:rsidRPr="00A56744">
              <w:rPr>
                <w:b/>
                <w:sz w:val="24"/>
              </w:rPr>
              <w:t xml:space="preserve"> </w:t>
            </w:r>
            <w:r w:rsidRPr="00A56744">
              <w:rPr>
                <w:sz w:val="24"/>
              </w:rPr>
              <w:t>в д. Березовка (замена окон, ремонт зала) и оказать  содействие в  его решении</w:t>
            </w:r>
          </w:p>
        </w:tc>
        <w:tc>
          <w:tcPr>
            <w:tcW w:w="4462" w:type="dxa"/>
          </w:tcPr>
          <w:p w:rsidR="002C5C09" w:rsidRPr="00A56744" w:rsidRDefault="002C5C09" w:rsidP="00AE2E3F">
            <w:pPr>
              <w:rPr>
                <w:sz w:val="24"/>
              </w:rPr>
            </w:pPr>
            <w:r w:rsidRPr="00A56744">
              <w:rPr>
                <w:sz w:val="24"/>
              </w:rPr>
              <w:t>Смета на проведение ремонта проходит экспертизу проектной документации, договор о проведении экспертизы № ДЭ000763 от 21.06.2016</w:t>
            </w:r>
          </w:p>
        </w:tc>
        <w:tc>
          <w:tcPr>
            <w:tcW w:w="1652" w:type="dxa"/>
            <w:gridSpan w:val="2"/>
          </w:tcPr>
          <w:p w:rsidR="002C5C09" w:rsidRDefault="002C5C09" w:rsidP="005F7F29">
            <w:pPr>
              <w:jc w:val="center"/>
            </w:pPr>
            <w:r>
              <w:t>429,0-ОБ</w:t>
            </w:r>
          </w:p>
        </w:tc>
        <w:tc>
          <w:tcPr>
            <w:tcW w:w="1735" w:type="dxa"/>
          </w:tcPr>
          <w:p w:rsidR="002C5C09" w:rsidRPr="008861A1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</w:tcPr>
          <w:p w:rsidR="002C5C09" w:rsidRDefault="002C5C09" w:rsidP="00AE2E3F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A66DB5" w:rsidRDefault="002C5C09" w:rsidP="004B56D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00" w:type="dxa"/>
          </w:tcPr>
          <w:p w:rsidR="002C5C09" w:rsidRPr="00AE2E3F" w:rsidRDefault="002C5C09" w:rsidP="00801A25">
            <w:pPr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543" w:type="dxa"/>
          </w:tcPr>
          <w:p w:rsidR="002C5C09" w:rsidRPr="00AE2E3F" w:rsidRDefault="002C5C09" w:rsidP="00425980">
            <w:pPr>
              <w:rPr>
                <w:sz w:val="24"/>
              </w:rPr>
            </w:pPr>
            <w:r>
              <w:rPr>
                <w:sz w:val="24"/>
              </w:rPr>
              <w:t>Оказать содействие гражданам Березовского сельсовета по оформлению земельных паев, привлечения инвесторов и созданию условий по передаче паевых земель в аренду.</w:t>
            </w:r>
          </w:p>
        </w:tc>
        <w:tc>
          <w:tcPr>
            <w:tcW w:w="4462" w:type="dxa"/>
          </w:tcPr>
          <w:p w:rsidR="002C5C09" w:rsidRPr="00AE2E3F" w:rsidRDefault="002C5C09" w:rsidP="006C26DB">
            <w:pPr>
              <w:rPr>
                <w:sz w:val="24"/>
              </w:rPr>
            </w:pPr>
            <w:r>
              <w:rPr>
                <w:sz w:val="24"/>
              </w:rPr>
              <w:t>Главой Березовского сельсовета подтверждено, что все паевые земли включены в севооборот и сданы в аренду   ЗАО Племзавод «Ирмень», ООО «Березовское», ООО «Аспект-Центр», ИП Головлев и ИП Тепляничев. Проблем с оформлением и сдачей в аренду земельных наделов у населения нет.</w:t>
            </w:r>
          </w:p>
        </w:tc>
        <w:tc>
          <w:tcPr>
            <w:tcW w:w="1652" w:type="dxa"/>
            <w:gridSpan w:val="2"/>
          </w:tcPr>
          <w:p w:rsidR="002C5C09" w:rsidRDefault="002C5C09" w:rsidP="005F7F29">
            <w:pPr>
              <w:jc w:val="center"/>
            </w:pPr>
          </w:p>
        </w:tc>
        <w:tc>
          <w:tcPr>
            <w:tcW w:w="1735" w:type="dxa"/>
          </w:tcPr>
          <w:p w:rsidR="002C5C09" w:rsidRDefault="002C5C09" w:rsidP="005F6A2F">
            <w:r>
              <w:t>Наказ выполнен.</w:t>
            </w:r>
          </w:p>
        </w:tc>
      </w:tr>
      <w:tr w:rsidR="002C5C09" w:rsidTr="00ED43A4">
        <w:tc>
          <w:tcPr>
            <w:tcW w:w="2147" w:type="dxa"/>
            <w:vMerge w:val="restart"/>
          </w:tcPr>
          <w:p w:rsidR="002C5C09" w:rsidRPr="006A5AA9" w:rsidRDefault="002C5C09" w:rsidP="00793ADF">
            <w:pPr>
              <w:jc w:val="center"/>
              <w:rPr>
                <w:sz w:val="24"/>
              </w:rPr>
            </w:pPr>
            <w:r w:rsidRPr="006A5AA9">
              <w:rPr>
                <w:sz w:val="24"/>
              </w:rPr>
              <w:t>Избирательный округ № 15</w:t>
            </w:r>
          </w:p>
          <w:p w:rsidR="002C5C09" w:rsidRPr="006A5AA9" w:rsidRDefault="002C5C09" w:rsidP="00793ADF">
            <w:pPr>
              <w:jc w:val="center"/>
              <w:rPr>
                <w:sz w:val="24"/>
              </w:rPr>
            </w:pPr>
            <w:r w:rsidRPr="006A5AA9">
              <w:rPr>
                <w:sz w:val="24"/>
              </w:rPr>
              <w:t>Иваровский П.П.</w:t>
            </w:r>
          </w:p>
          <w:p w:rsidR="002C5C09" w:rsidRPr="006A5AA9" w:rsidRDefault="002C5C09" w:rsidP="00793ADF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6A5AA9" w:rsidRDefault="002C5C09" w:rsidP="009C1C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00" w:type="dxa"/>
          </w:tcPr>
          <w:p w:rsidR="002C5C09" w:rsidRPr="006A5AA9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543" w:type="dxa"/>
          </w:tcPr>
          <w:p w:rsidR="002C5C09" w:rsidRPr="006A5AA9" w:rsidRDefault="002C5C09" w:rsidP="00425980">
            <w:pPr>
              <w:rPr>
                <w:sz w:val="24"/>
              </w:rPr>
            </w:pPr>
            <w:r w:rsidRPr="006A5AA9">
              <w:rPr>
                <w:sz w:val="24"/>
              </w:rPr>
              <w:t>Оказать содействие в решении вопроса ремонта фасада и крыши Устюжанинской СОШ</w:t>
            </w:r>
          </w:p>
        </w:tc>
        <w:tc>
          <w:tcPr>
            <w:tcW w:w="4462" w:type="dxa"/>
          </w:tcPr>
          <w:p w:rsidR="002C5C09" w:rsidRPr="006A5AA9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Договор  на работы по капитальному ремонту кровли заключен 11.07.2016.</w:t>
            </w:r>
            <w:r w:rsidRPr="006A5AA9">
              <w:rPr>
                <w:sz w:val="24"/>
              </w:rPr>
              <w:t xml:space="preserve"> </w:t>
            </w:r>
          </w:p>
        </w:tc>
        <w:tc>
          <w:tcPr>
            <w:tcW w:w="1652" w:type="dxa"/>
            <w:gridSpan w:val="2"/>
          </w:tcPr>
          <w:p w:rsidR="002C5C09" w:rsidRPr="006A5AA9" w:rsidRDefault="002C5C09" w:rsidP="004B56D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977,0-МБ</w:t>
            </w:r>
          </w:p>
          <w:p w:rsidR="002C5C09" w:rsidRPr="006A5AA9" w:rsidRDefault="002C5C09" w:rsidP="004B56DC">
            <w:pPr>
              <w:jc w:val="center"/>
              <w:rPr>
                <w:sz w:val="24"/>
              </w:rPr>
            </w:pPr>
          </w:p>
        </w:tc>
        <w:tc>
          <w:tcPr>
            <w:tcW w:w="1735" w:type="dxa"/>
          </w:tcPr>
          <w:p w:rsidR="002C5C09" w:rsidRPr="006A5AA9" w:rsidRDefault="002C5C09" w:rsidP="005F6A2F">
            <w:pPr>
              <w:rPr>
                <w:sz w:val="24"/>
              </w:rPr>
            </w:pPr>
            <w:r>
              <w:rPr>
                <w:sz w:val="24"/>
              </w:rPr>
              <w:t xml:space="preserve">Срок исполнения контракта 31.07.2016 </w:t>
            </w:r>
          </w:p>
        </w:tc>
      </w:tr>
      <w:tr w:rsidR="002C5C09" w:rsidTr="00ED43A4">
        <w:tc>
          <w:tcPr>
            <w:tcW w:w="2147" w:type="dxa"/>
            <w:vMerge/>
          </w:tcPr>
          <w:p w:rsidR="002C5C09" w:rsidRPr="006A5AA9" w:rsidRDefault="002C5C09" w:rsidP="00793ADF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6A5AA9" w:rsidRDefault="002C5C09" w:rsidP="009C1C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00" w:type="dxa"/>
          </w:tcPr>
          <w:p w:rsidR="002C5C09" w:rsidRPr="006A5AA9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543" w:type="dxa"/>
          </w:tcPr>
          <w:p w:rsidR="002C5C09" w:rsidRPr="006A5AA9" w:rsidRDefault="002C5C09" w:rsidP="00425980">
            <w:pPr>
              <w:rPr>
                <w:sz w:val="24"/>
              </w:rPr>
            </w:pPr>
            <w:r>
              <w:rPr>
                <w:sz w:val="24"/>
              </w:rPr>
              <w:t>Оказать содействие в решении вопроса поиска инвесторов для аренды земельных паев</w:t>
            </w:r>
          </w:p>
        </w:tc>
        <w:tc>
          <w:tcPr>
            <w:tcW w:w="4462" w:type="dxa"/>
          </w:tcPr>
          <w:p w:rsidR="002C5C09" w:rsidRDefault="002C5C09" w:rsidP="00FA5FB3">
            <w:pPr>
              <w:rPr>
                <w:sz w:val="24"/>
              </w:rPr>
            </w:pPr>
            <w:r>
              <w:rPr>
                <w:sz w:val="24"/>
              </w:rPr>
              <w:t>ИП Деришев В.Ю. Глава КФХ Феникс оформил в аренду земельные участки площадью 6300 га  сроком на 15 лет.</w:t>
            </w:r>
          </w:p>
        </w:tc>
        <w:tc>
          <w:tcPr>
            <w:tcW w:w="1652" w:type="dxa"/>
            <w:gridSpan w:val="2"/>
          </w:tcPr>
          <w:p w:rsidR="002C5C09" w:rsidRPr="006A5AA9" w:rsidRDefault="002C5C09" w:rsidP="004B56DC">
            <w:pPr>
              <w:jc w:val="center"/>
              <w:rPr>
                <w:sz w:val="24"/>
              </w:rPr>
            </w:pPr>
          </w:p>
        </w:tc>
        <w:tc>
          <w:tcPr>
            <w:tcW w:w="1735" w:type="dxa"/>
          </w:tcPr>
          <w:p w:rsidR="002C5C09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  <w:vMerge/>
          </w:tcPr>
          <w:p w:rsidR="002C5C09" w:rsidRPr="006A5AA9" w:rsidRDefault="002C5C09" w:rsidP="00793ADF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6A5AA9" w:rsidRDefault="002C5C09" w:rsidP="00F069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00" w:type="dxa"/>
          </w:tcPr>
          <w:p w:rsidR="002C5C09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543" w:type="dxa"/>
          </w:tcPr>
          <w:p w:rsidR="002C5C09" w:rsidRDefault="002C5C09" w:rsidP="00425980">
            <w:pPr>
              <w:rPr>
                <w:sz w:val="24"/>
              </w:rPr>
            </w:pPr>
            <w:r>
              <w:rPr>
                <w:sz w:val="24"/>
              </w:rPr>
              <w:t>Оказать содействие в решении вопроса по строительству гаража в д. Устюжанино для школьных автобусов</w:t>
            </w:r>
          </w:p>
        </w:tc>
        <w:tc>
          <w:tcPr>
            <w:tcW w:w="4462" w:type="dxa"/>
          </w:tcPr>
          <w:p w:rsidR="002C5C09" w:rsidRDefault="002C5C09" w:rsidP="00E35A88">
            <w:pPr>
              <w:rPr>
                <w:sz w:val="24"/>
              </w:rPr>
            </w:pPr>
            <w:r>
              <w:rPr>
                <w:sz w:val="24"/>
              </w:rPr>
              <w:t>Изучается вопрос об использовании здания в д. Пушкарево под размещение гаража для школьного автобуса в части кадрового вопроса (водитель – житель д.Пушкарево).</w:t>
            </w:r>
          </w:p>
        </w:tc>
        <w:tc>
          <w:tcPr>
            <w:tcW w:w="1652" w:type="dxa"/>
            <w:gridSpan w:val="2"/>
          </w:tcPr>
          <w:p w:rsidR="002C5C09" w:rsidRPr="006A5AA9" w:rsidRDefault="002C5C09" w:rsidP="004B56DC">
            <w:pPr>
              <w:jc w:val="center"/>
              <w:rPr>
                <w:sz w:val="24"/>
              </w:rPr>
            </w:pPr>
          </w:p>
        </w:tc>
        <w:tc>
          <w:tcPr>
            <w:tcW w:w="1735" w:type="dxa"/>
          </w:tcPr>
          <w:p w:rsidR="002C5C09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  <w:vMerge/>
          </w:tcPr>
          <w:p w:rsidR="002C5C09" w:rsidRPr="00793ADF" w:rsidRDefault="002C5C09" w:rsidP="00793ADF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793ADF" w:rsidRDefault="002C5C09" w:rsidP="00F069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00" w:type="dxa"/>
          </w:tcPr>
          <w:p w:rsidR="002C5C09" w:rsidRPr="00793ADF" w:rsidRDefault="002C5C09" w:rsidP="00793ADF">
            <w:pPr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543" w:type="dxa"/>
          </w:tcPr>
          <w:p w:rsidR="002C5C09" w:rsidRPr="00946958" w:rsidRDefault="002C5C09" w:rsidP="00425980">
            <w:pPr>
              <w:rPr>
                <w:sz w:val="24"/>
              </w:rPr>
            </w:pPr>
            <w:r w:rsidRPr="00946958">
              <w:rPr>
                <w:sz w:val="24"/>
              </w:rPr>
              <w:t>Оказать содействие в решении вопроса организации дополнительного рейса Ордынское – Устюжанино</w:t>
            </w:r>
          </w:p>
        </w:tc>
        <w:tc>
          <w:tcPr>
            <w:tcW w:w="4462" w:type="dxa"/>
          </w:tcPr>
          <w:p w:rsidR="002C5C09" w:rsidRPr="00946958" w:rsidRDefault="002C5C09" w:rsidP="00FA5FB3">
            <w:pPr>
              <w:rPr>
                <w:sz w:val="24"/>
              </w:rPr>
            </w:pPr>
            <w:r w:rsidRPr="00946958">
              <w:rPr>
                <w:sz w:val="24"/>
              </w:rPr>
              <w:t>Направлено ходатайство в министерство  транспорта и дорожного хозяйства Новосибирской области о включении дополнительного маршрута Ордынское-Новокузьминка в план маршрутной сети с к</w:t>
            </w:r>
            <w:r>
              <w:rPr>
                <w:sz w:val="24"/>
              </w:rPr>
              <w:t>омпенсацией убытков предприятию (исх. № 2368 от 07.07.2016).</w:t>
            </w:r>
          </w:p>
        </w:tc>
        <w:tc>
          <w:tcPr>
            <w:tcW w:w="1652" w:type="dxa"/>
            <w:gridSpan w:val="2"/>
          </w:tcPr>
          <w:p w:rsidR="002C5C09" w:rsidRPr="00793ADF" w:rsidRDefault="002C5C09" w:rsidP="00793ADF">
            <w:pPr>
              <w:rPr>
                <w:sz w:val="24"/>
              </w:rPr>
            </w:pPr>
          </w:p>
        </w:tc>
        <w:tc>
          <w:tcPr>
            <w:tcW w:w="1735" w:type="dxa"/>
          </w:tcPr>
          <w:p w:rsidR="002C5C09" w:rsidRPr="00793ADF" w:rsidRDefault="002C5C09" w:rsidP="005F6A2F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2C5C09" w:rsidTr="007934C4">
        <w:trPr>
          <w:trHeight w:val="1380"/>
        </w:trPr>
        <w:tc>
          <w:tcPr>
            <w:tcW w:w="2147" w:type="dxa"/>
            <w:vMerge/>
          </w:tcPr>
          <w:p w:rsidR="002C5C09" w:rsidRPr="00A66DB5" w:rsidRDefault="002C5C09" w:rsidP="00793ADF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A66DB5" w:rsidRDefault="002C5C09" w:rsidP="004B56D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00" w:type="dxa"/>
          </w:tcPr>
          <w:p w:rsidR="002C5C09" w:rsidRPr="006A5AA9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543" w:type="dxa"/>
          </w:tcPr>
          <w:p w:rsidR="002C5C09" w:rsidRPr="006A5AA9" w:rsidRDefault="002C5C09" w:rsidP="00425980">
            <w:pPr>
              <w:rPr>
                <w:sz w:val="24"/>
              </w:rPr>
            </w:pPr>
            <w:r w:rsidRPr="006A5AA9">
              <w:rPr>
                <w:sz w:val="24"/>
              </w:rPr>
              <w:t>Оказать содействие в решении вопроса  строительства детского сада в с. Филиппово</w:t>
            </w:r>
          </w:p>
        </w:tc>
        <w:tc>
          <w:tcPr>
            <w:tcW w:w="4462" w:type="dxa"/>
          </w:tcPr>
          <w:p w:rsidR="002C5C09" w:rsidRPr="006A5AA9" w:rsidRDefault="002C5C09" w:rsidP="00E35A88">
            <w:pPr>
              <w:rPr>
                <w:sz w:val="24"/>
              </w:rPr>
            </w:pPr>
            <w:r w:rsidRPr="006A5AA9">
              <w:rPr>
                <w:sz w:val="24"/>
              </w:rPr>
              <w:t xml:space="preserve">Планируется </w:t>
            </w:r>
            <w:r>
              <w:rPr>
                <w:sz w:val="24"/>
              </w:rPr>
              <w:t xml:space="preserve">открытие группы полного дня для детей дошкольного возраста на 20 мест в Филипповский СОШ  после проведения ремонта   </w:t>
            </w:r>
          </w:p>
        </w:tc>
        <w:tc>
          <w:tcPr>
            <w:tcW w:w="1652" w:type="dxa"/>
            <w:gridSpan w:val="2"/>
          </w:tcPr>
          <w:p w:rsidR="002C5C09" w:rsidRDefault="002C5C09" w:rsidP="006A5A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3500,0-МБ, в т.ч.</w:t>
            </w:r>
          </w:p>
          <w:p w:rsidR="002C5C09" w:rsidRPr="006A5AA9" w:rsidRDefault="002C5C09" w:rsidP="006A5A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1600-ремонт, 1900 –оборудование</w:t>
            </w:r>
          </w:p>
        </w:tc>
        <w:tc>
          <w:tcPr>
            <w:tcW w:w="1735" w:type="dxa"/>
          </w:tcPr>
          <w:p w:rsidR="002C5C09" w:rsidRPr="006A5AA9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</w:tcPr>
          <w:p w:rsidR="002C5C09" w:rsidRPr="00793ADF" w:rsidRDefault="002C5C09" w:rsidP="00793ADF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2C5C09" w:rsidRDefault="002C5C09" w:rsidP="00F069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00" w:type="dxa"/>
          </w:tcPr>
          <w:p w:rsidR="002C5C09" w:rsidRDefault="002C5C09" w:rsidP="00793ADF">
            <w:pPr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543" w:type="dxa"/>
          </w:tcPr>
          <w:p w:rsidR="002C5C09" w:rsidRPr="001B62AE" w:rsidRDefault="002C5C09" w:rsidP="00425980">
            <w:pPr>
              <w:rPr>
                <w:sz w:val="24"/>
                <w:highlight w:val="yellow"/>
              </w:rPr>
            </w:pPr>
            <w:r w:rsidRPr="00E30602">
              <w:rPr>
                <w:sz w:val="24"/>
              </w:rPr>
              <w:t>Оказать содействие в проведении капитального ремонта здания Пролетарского детского сада.</w:t>
            </w:r>
          </w:p>
        </w:tc>
        <w:tc>
          <w:tcPr>
            <w:tcW w:w="4462" w:type="dxa"/>
          </w:tcPr>
          <w:p w:rsidR="002C5C09" w:rsidRPr="001B62AE" w:rsidRDefault="002C5C09" w:rsidP="007F6EE0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Размещен</w:t>
            </w:r>
            <w:r w:rsidRPr="00E30602">
              <w:rPr>
                <w:sz w:val="24"/>
              </w:rPr>
              <w:t xml:space="preserve">  аукцион</w:t>
            </w:r>
          </w:p>
        </w:tc>
        <w:tc>
          <w:tcPr>
            <w:tcW w:w="1652" w:type="dxa"/>
            <w:gridSpan w:val="2"/>
          </w:tcPr>
          <w:p w:rsidR="002C5C09" w:rsidRPr="001B62AE" w:rsidRDefault="002C5C09" w:rsidP="009C1CCB">
            <w:pPr>
              <w:jc w:val="center"/>
              <w:rPr>
                <w:sz w:val="24"/>
                <w:highlight w:val="yellow"/>
              </w:rPr>
            </w:pPr>
            <w:r w:rsidRPr="009C1CCB">
              <w:rPr>
                <w:sz w:val="24"/>
              </w:rPr>
              <w:t>350,0-МБ</w:t>
            </w:r>
          </w:p>
        </w:tc>
        <w:tc>
          <w:tcPr>
            <w:tcW w:w="1735" w:type="dxa"/>
          </w:tcPr>
          <w:p w:rsidR="002C5C09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</w:tcPr>
          <w:p w:rsidR="002C5C09" w:rsidRPr="003B3298" w:rsidRDefault="002C5C09" w:rsidP="003B3298">
            <w:pPr>
              <w:jc w:val="center"/>
              <w:rPr>
                <w:sz w:val="24"/>
              </w:rPr>
            </w:pPr>
            <w:r w:rsidRPr="003B3298">
              <w:rPr>
                <w:sz w:val="24"/>
              </w:rPr>
              <w:t>Избирательный округ № 16</w:t>
            </w:r>
          </w:p>
          <w:p w:rsidR="002C5C09" w:rsidRPr="003B3298" w:rsidRDefault="002C5C09" w:rsidP="003B3298">
            <w:pPr>
              <w:jc w:val="center"/>
              <w:rPr>
                <w:sz w:val="24"/>
              </w:rPr>
            </w:pPr>
            <w:r w:rsidRPr="003B3298">
              <w:rPr>
                <w:sz w:val="24"/>
              </w:rPr>
              <w:t>Хмелевский Б.И.</w:t>
            </w:r>
          </w:p>
          <w:p w:rsidR="002C5C09" w:rsidRPr="003B3298" w:rsidRDefault="002C5C09" w:rsidP="003B3298">
            <w:pPr>
              <w:rPr>
                <w:sz w:val="24"/>
              </w:rPr>
            </w:pPr>
            <w:r w:rsidRPr="003B3298">
              <w:rPr>
                <w:sz w:val="24"/>
              </w:rPr>
              <w:t xml:space="preserve">  </w:t>
            </w:r>
          </w:p>
        </w:tc>
        <w:tc>
          <w:tcPr>
            <w:tcW w:w="655" w:type="dxa"/>
          </w:tcPr>
          <w:p w:rsidR="002C5C09" w:rsidRPr="003B3298" w:rsidRDefault="002C5C09" w:rsidP="00F069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00" w:type="dxa"/>
          </w:tcPr>
          <w:p w:rsidR="002C5C09" w:rsidRPr="003B3298" w:rsidRDefault="002C5C09" w:rsidP="003B3298">
            <w:pPr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543" w:type="dxa"/>
          </w:tcPr>
          <w:p w:rsidR="002C5C09" w:rsidRPr="009C1CCB" w:rsidRDefault="002C5C09" w:rsidP="00425980">
            <w:pPr>
              <w:rPr>
                <w:sz w:val="24"/>
              </w:rPr>
            </w:pPr>
            <w:r w:rsidRPr="009C1CCB">
              <w:rPr>
                <w:sz w:val="24"/>
              </w:rPr>
              <w:t>Изучить вопрос о проведении ремонта в помещениях Пролетарского СДК</w:t>
            </w:r>
            <w:r w:rsidRPr="009C1CCB">
              <w:rPr>
                <w:b/>
                <w:sz w:val="24"/>
              </w:rPr>
              <w:t xml:space="preserve"> </w:t>
            </w:r>
            <w:r w:rsidRPr="009C1CCB">
              <w:rPr>
                <w:sz w:val="24"/>
              </w:rPr>
              <w:t>(ремонт</w:t>
            </w:r>
            <w:r w:rsidRPr="009C1CCB">
              <w:rPr>
                <w:b/>
                <w:sz w:val="24"/>
              </w:rPr>
              <w:t xml:space="preserve"> </w:t>
            </w:r>
            <w:r w:rsidRPr="009C1CCB">
              <w:rPr>
                <w:sz w:val="24"/>
              </w:rPr>
              <w:t>пола в зрительном зале, ремонт помещения библиотеки) и оказать содействие в его решении</w:t>
            </w:r>
          </w:p>
        </w:tc>
        <w:tc>
          <w:tcPr>
            <w:tcW w:w="4462" w:type="dxa"/>
          </w:tcPr>
          <w:p w:rsidR="002C5C09" w:rsidRPr="009C1CCB" w:rsidRDefault="002C5C09" w:rsidP="00A41E9B">
            <w:pPr>
              <w:rPr>
                <w:sz w:val="24"/>
              </w:rPr>
            </w:pPr>
            <w:r w:rsidRPr="009C1CCB">
              <w:rPr>
                <w:sz w:val="24"/>
              </w:rPr>
              <w:t>Смета на проведение ремонта в помещении библиотеки проходит экспертизу проектной документации, договор о проведении экспертизы №ДЭ000764 от 2106.2016г</w:t>
            </w:r>
          </w:p>
        </w:tc>
        <w:tc>
          <w:tcPr>
            <w:tcW w:w="1652" w:type="dxa"/>
            <w:gridSpan w:val="2"/>
          </w:tcPr>
          <w:p w:rsidR="002C5C09" w:rsidRPr="001B62AE" w:rsidRDefault="002C5C09" w:rsidP="008F5BFD">
            <w:pPr>
              <w:jc w:val="center"/>
              <w:rPr>
                <w:sz w:val="24"/>
              </w:rPr>
            </w:pPr>
            <w:r w:rsidRPr="001B62AE">
              <w:rPr>
                <w:sz w:val="24"/>
              </w:rPr>
              <w:t xml:space="preserve">121,0-ОБ </w:t>
            </w:r>
          </w:p>
        </w:tc>
        <w:tc>
          <w:tcPr>
            <w:tcW w:w="1735" w:type="dxa"/>
          </w:tcPr>
          <w:p w:rsidR="002C5C09" w:rsidRPr="00793ADF" w:rsidRDefault="002C5C09" w:rsidP="005F6A2F">
            <w:pPr>
              <w:rPr>
                <w:sz w:val="24"/>
              </w:rPr>
            </w:pPr>
            <w:r>
              <w:rPr>
                <w:sz w:val="24"/>
              </w:rPr>
              <w:t xml:space="preserve"> .</w:t>
            </w:r>
          </w:p>
        </w:tc>
      </w:tr>
      <w:tr w:rsidR="002C5C09" w:rsidTr="00ED43A4">
        <w:tc>
          <w:tcPr>
            <w:tcW w:w="2147" w:type="dxa"/>
            <w:vMerge w:val="restart"/>
          </w:tcPr>
          <w:p w:rsidR="002C5C09" w:rsidRPr="00DE5511" w:rsidRDefault="002C5C09" w:rsidP="00DE5511">
            <w:pPr>
              <w:jc w:val="center"/>
              <w:rPr>
                <w:sz w:val="24"/>
              </w:rPr>
            </w:pPr>
            <w:r w:rsidRPr="00DE5511">
              <w:rPr>
                <w:sz w:val="24"/>
              </w:rPr>
              <w:t>Избирательный округ № 17</w:t>
            </w:r>
          </w:p>
          <w:p w:rsidR="002C5C09" w:rsidRPr="00DE5511" w:rsidRDefault="002C5C09" w:rsidP="00DE5511">
            <w:pPr>
              <w:jc w:val="center"/>
              <w:rPr>
                <w:sz w:val="24"/>
              </w:rPr>
            </w:pPr>
            <w:r w:rsidRPr="00DE5511">
              <w:rPr>
                <w:sz w:val="24"/>
              </w:rPr>
              <w:t>Зонов А.Ф.</w:t>
            </w:r>
          </w:p>
          <w:p w:rsidR="002C5C09" w:rsidRPr="00DE5511" w:rsidRDefault="002C5C09" w:rsidP="004B56DC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DE5511" w:rsidRDefault="002C5C09" w:rsidP="00F069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00" w:type="dxa"/>
          </w:tcPr>
          <w:p w:rsidR="002C5C09" w:rsidRPr="00DE5511" w:rsidRDefault="002C5C09" w:rsidP="004B56DC">
            <w:pPr>
              <w:tabs>
                <w:tab w:val="left" w:pos="1177"/>
              </w:tabs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543" w:type="dxa"/>
          </w:tcPr>
          <w:p w:rsidR="002C5C09" w:rsidRPr="001B62AE" w:rsidRDefault="002C5C09" w:rsidP="00425980">
            <w:pPr>
              <w:tabs>
                <w:tab w:val="left" w:pos="1177"/>
              </w:tabs>
              <w:rPr>
                <w:sz w:val="24"/>
                <w:highlight w:val="yellow"/>
              </w:rPr>
            </w:pPr>
            <w:r w:rsidRPr="005F6A2F">
              <w:rPr>
                <w:sz w:val="24"/>
              </w:rPr>
              <w:t>Ремонт крыши и замена электропроводки в школе с. Верх - Алеус</w:t>
            </w:r>
          </w:p>
        </w:tc>
        <w:tc>
          <w:tcPr>
            <w:tcW w:w="4462" w:type="dxa"/>
          </w:tcPr>
          <w:p w:rsidR="002C5C09" w:rsidRPr="001B62AE" w:rsidRDefault="002C5C09" w:rsidP="005F6A2F">
            <w:pPr>
              <w:rPr>
                <w:sz w:val="24"/>
                <w:highlight w:val="yellow"/>
              </w:rPr>
            </w:pPr>
            <w:r w:rsidRPr="005F6A2F">
              <w:rPr>
                <w:sz w:val="24"/>
              </w:rPr>
              <w:t>11.07.2016 заключен договор на ремонт кровли.</w:t>
            </w:r>
          </w:p>
        </w:tc>
        <w:tc>
          <w:tcPr>
            <w:tcW w:w="1652" w:type="dxa"/>
            <w:gridSpan w:val="2"/>
          </w:tcPr>
          <w:p w:rsidR="002C5C09" w:rsidRPr="001B62AE" w:rsidRDefault="002C5C09" w:rsidP="005F6A2F">
            <w:pPr>
              <w:jc w:val="center"/>
              <w:rPr>
                <w:sz w:val="24"/>
                <w:highlight w:val="yellow"/>
              </w:rPr>
            </w:pPr>
            <w:r w:rsidRPr="005F6A2F">
              <w:rPr>
                <w:sz w:val="24"/>
              </w:rPr>
              <w:t>28,1-МБ</w:t>
            </w:r>
          </w:p>
        </w:tc>
        <w:tc>
          <w:tcPr>
            <w:tcW w:w="1735" w:type="dxa"/>
          </w:tcPr>
          <w:p w:rsidR="002C5C09" w:rsidRPr="005F6A2F" w:rsidRDefault="002C5C09" w:rsidP="005F6A2F">
            <w:pPr>
              <w:rPr>
                <w:sz w:val="24"/>
              </w:rPr>
            </w:pPr>
            <w:r w:rsidRPr="005F6A2F">
              <w:rPr>
                <w:sz w:val="24"/>
              </w:rPr>
              <w:t>Срок исполнения контракта 31.07.2016</w:t>
            </w:r>
          </w:p>
          <w:p w:rsidR="002C5C09" w:rsidRPr="001B62AE" w:rsidRDefault="002C5C09" w:rsidP="005F6A2F">
            <w:pPr>
              <w:rPr>
                <w:sz w:val="24"/>
                <w:highlight w:val="yellow"/>
              </w:rPr>
            </w:pPr>
          </w:p>
        </w:tc>
      </w:tr>
      <w:tr w:rsidR="002C5C09" w:rsidTr="00ED43A4">
        <w:tc>
          <w:tcPr>
            <w:tcW w:w="2147" w:type="dxa"/>
            <w:vMerge/>
          </w:tcPr>
          <w:p w:rsidR="002C5C09" w:rsidRPr="00BA2398" w:rsidRDefault="002C5C09" w:rsidP="004B56DC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BA2398" w:rsidRDefault="002C5C09" w:rsidP="00F069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00" w:type="dxa"/>
          </w:tcPr>
          <w:p w:rsidR="002C5C09" w:rsidRPr="00BA2398" w:rsidRDefault="002C5C09" w:rsidP="00BA2398">
            <w:pPr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543" w:type="dxa"/>
          </w:tcPr>
          <w:p w:rsidR="002C5C09" w:rsidRPr="00BA2398" w:rsidRDefault="002C5C09" w:rsidP="00425980">
            <w:pPr>
              <w:rPr>
                <w:sz w:val="24"/>
              </w:rPr>
            </w:pPr>
            <w:r w:rsidRPr="00BA2398">
              <w:rPr>
                <w:sz w:val="24"/>
              </w:rPr>
              <w:t>Ремонт дамбы и гидротехнического сооружения на въезде в с. Верх-Алеус</w:t>
            </w:r>
          </w:p>
        </w:tc>
        <w:tc>
          <w:tcPr>
            <w:tcW w:w="4462" w:type="dxa"/>
          </w:tcPr>
          <w:p w:rsidR="002C5C09" w:rsidRPr="00BA2398" w:rsidRDefault="002C5C09" w:rsidP="007F6EE0">
            <w:pPr>
              <w:rPr>
                <w:sz w:val="24"/>
              </w:rPr>
            </w:pPr>
            <w:r w:rsidRPr="00BA2398">
              <w:rPr>
                <w:sz w:val="24"/>
              </w:rPr>
              <w:t>06.04.2016 было направлено обращение в ДПРиООС. 04.05.2016 был получен ответ, из котор</w:t>
            </w:r>
            <w:r>
              <w:rPr>
                <w:sz w:val="24"/>
              </w:rPr>
              <w:t xml:space="preserve">ого следует, что для включения </w:t>
            </w:r>
            <w:r w:rsidRPr="00BA2398">
              <w:rPr>
                <w:sz w:val="24"/>
              </w:rPr>
              <w:t xml:space="preserve"> объекта в государственную программу «Охрана окружающей среды» на 2015-2020 годы на капитальный ремонт либо разработку ПСД администрации Верх-Алеусского сельсовета</w:t>
            </w:r>
            <w:r>
              <w:rPr>
                <w:sz w:val="24"/>
              </w:rPr>
              <w:t>,</w:t>
            </w:r>
            <w:r w:rsidRPr="00BA2398">
              <w:rPr>
                <w:sz w:val="24"/>
              </w:rPr>
              <w:t xml:space="preserve"> необходимо представить пакет документов. Письма о предоставлении необходимой документации были направлены в сельсовет 31.03.2016 № 971 и 18.05.2016 № 1624. </w:t>
            </w:r>
          </w:p>
        </w:tc>
        <w:tc>
          <w:tcPr>
            <w:tcW w:w="1652" w:type="dxa"/>
            <w:gridSpan w:val="2"/>
          </w:tcPr>
          <w:p w:rsidR="002C5C09" w:rsidRPr="00BA2398" w:rsidRDefault="002C5C09" w:rsidP="00BA2398">
            <w:pPr>
              <w:rPr>
                <w:sz w:val="24"/>
              </w:rPr>
            </w:pPr>
          </w:p>
        </w:tc>
        <w:tc>
          <w:tcPr>
            <w:tcW w:w="1735" w:type="dxa"/>
          </w:tcPr>
          <w:p w:rsidR="002C5C09" w:rsidRPr="00BA2398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  <w:vMerge/>
          </w:tcPr>
          <w:p w:rsidR="002C5C09" w:rsidRPr="00A66DB5" w:rsidRDefault="002C5C09" w:rsidP="004B56DC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A66DB5" w:rsidRDefault="002C5C09" w:rsidP="004B56D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00" w:type="dxa"/>
          </w:tcPr>
          <w:p w:rsidR="002C5C09" w:rsidRPr="00A66DB5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543" w:type="dxa"/>
          </w:tcPr>
          <w:p w:rsidR="002C5C09" w:rsidRPr="00A66DB5" w:rsidRDefault="002C5C09" w:rsidP="00425980">
            <w:pPr>
              <w:rPr>
                <w:sz w:val="24"/>
              </w:rPr>
            </w:pPr>
            <w:r w:rsidRPr="00A66DB5">
              <w:rPr>
                <w:sz w:val="24"/>
              </w:rPr>
              <w:t>Решить вопрос берегоукрепления р. Обь в границах с. Спирино, Усть-Алеус и Антоново</w:t>
            </w:r>
          </w:p>
        </w:tc>
        <w:tc>
          <w:tcPr>
            <w:tcW w:w="4462" w:type="dxa"/>
          </w:tcPr>
          <w:p w:rsidR="002C5C09" w:rsidRPr="00A66DB5" w:rsidRDefault="002C5C09" w:rsidP="004B56DC">
            <w:pPr>
              <w:rPr>
                <w:sz w:val="24"/>
              </w:rPr>
            </w:pPr>
            <w:r w:rsidRPr="00A66DB5">
              <w:rPr>
                <w:sz w:val="24"/>
              </w:rPr>
              <w:t>Совместно с администрацией Спиринского с/с заявка о вхождении в гос.</w:t>
            </w:r>
            <w:r>
              <w:rPr>
                <w:sz w:val="24"/>
              </w:rPr>
              <w:t xml:space="preserve"> </w:t>
            </w:r>
            <w:r w:rsidRPr="00A66DB5">
              <w:rPr>
                <w:sz w:val="24"/>
              </w:rPr>
              <w:t>программу по берегоукреплению подана. Мероприятия по разработке проектной  документации и строительству включены в предварительный план мероприятий гос.</w:t>
            </w:r>
            <w:r>
              <w:rPr>
                <w:sz w:val="24"/>
              </w:rPr>
              <w:t xml:space="preserve"> </w:t>
            </w:r>
            <w:r w:rsidRPr="00A66DB5">
              <w:rPr>
                <w:sz w:val="24"/>
              </w:rPr>
              <w:t>программы «Охрана окружающей среды» на 2021 год.</w:t>
            </w:r>
          </w:p>
        </w:tc>
        <w:tc>
          <w:tcPr>
            <w:tcW w:w="1652" w:type="dxa"/>
            <w:gridSpan w:val="2"/>
          </w:tcPr>
          <w:p w:rsidR="002C5C09" w:rsidRPr="00A66DB5" w:rsidRDefault="002C5C09" w:rsidP="004B56DC">
            <w:pPr>
              <w:jc w:val="center"/>
              <w:rPr>
                <w:sz w:val="24"/>
              </w:rPr>
            </w:pPr>
            <w:r w:rsidRPr="00A66DB5">
              <w:rPr>
                <w:sz w:val="24"/>
              </w:rPr>
              <w:t>Областной бюджет НСО</w:t>
            </w:r>
          </w:p>
        </w:tc>
        <w:tc>
          <w:tcPr>
            <w:tcW w:w="1735" w:type="dxa"/>
          </w:tcPr>
          <w:p w:rsidR="002C5C09" w:rsidRDefault="002C5C09" w:rsidP="005F6A2F"/>
        </w:tc>
      </w:tr>
      <w:tr w:rsidR="002C5C09" w:rsidTr="00ED43A4">
        <w:tc>
          <w:tcPr>
            <w:tcW w:w="2147" w:type="dxa"/>
            <w:vMerge w:val="restart"/>
          </w:tcPr>
          <w:p w:rsidR="002C5C09" w:rsidRPr="00844B45" w:rsidRDefault="002C5C09" w:rsidP="00844B45">
            <w:pPr>
              <w:jc w:val="center"/>
              <w:rPr>
                <w:sz w:val="24"/>
              </w:rPr>
            </w:pPr>
            <w:r w:rsidRPr="00844B45">
              <w:rPr>
                <w:sz w:val="24"/>
              </w:rPr>
              <w:t>Избирательный округ № 18</w:t>
            </w:r>
          </w:p>
          <w:p w:rsidR="002C5C09" w:rsidRPr="00844B45" w:rsidRDefault="002C5C09" w:rsidP="00844B45">
            <w:pPr>
              <w:jc w:val="center"/>
              <w:rPr>
                <w:sz w:val="24"/>
              </w:rPr>
            </w:pPr>
            <w:r w:rsidRPr="00844B45">
              <w:rPr>
                <w:sz w:val="24"/>
              </w:rPr>
              <w:t>Переляхина Л.А.</w:t>
            </w:r>
          </w:p>
          <w:p w:rsidR="002C5C09" w:rsidRPr="00844B45" w:rsidRDefault="002C5C09" w:rsidP="004B56DC">
            <w:pPr>
              <w:jc w:val="center"/>
              <w:rPr>
                <w:sz w:val="24"/>
              </w:rPr>
            </w:pPr>
            <w:r w:rsidRPr="00A66DB5">
              <w:rPr>
                <w:sz w:val="24"/>
              </w:rPr>
              <w:t xml:space="preserve"> </w:t>
            </w:r>
          </w:p>
        </w:tc>
        <w:tc>
          <w:tcPr>
            <w:tcW w:w="655" w:type="dxa"/>
          </w:tcPr>
          <w:p w:rsidR="002C5C09" w:rsidRPr="00844B45" w:rsidRDefault="002C5C09" w:rsidP="003C73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00" w:type="dxa"/>
          </w:tcPr>
          <w:p w:rsidR="002C5C09" w:rsidRPr="00844B45" w:rsidRDefault="002C5C09" w:rsidP="00844B45">
            <w:pPr>
              <w:tabs>
                <w:tab w:val="left" w:pos="1019"/>
              </w:tabs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543" w:type="dxa"/>
          </w:tcPr>
          <w:p w:rsidR="002C5C09" w:rsidRPr="00371004" w:rsidRDefault="002C5C09" w:rsidP="00425980">
            <w:pPr>
              <w:rPr>
                <w:sz w:val="24"/>
              </w:rPr>
            </w:pPr>
            <w:r w:rsidRPr="00371004">
              <w:rPr>
                <w:sz w:val="24"/>
              </w:rPr>
              <w:t>Оказать содействие  в решении вопроса капитального ремонта детского сада в с. Кирза:</w:t>
            </w:r>
          </w:p>
          <w:p w:rsidR="002C5C09" w:rsidRPr="00371004" w:rsidRDefault="002C5C09" w:rsidP="00425980">
            <w:pPr>
              <w:rPr>
                <w:sz w:val="24"/>
              </w:rPr>
            </w:pPr>
            <w:r w:rsidRPr="00371004">
              <w:rPr>
                <w:sz w:val="24"/>
              </w:rPr>
              <w:t xml:space="preserve"> установка водосливов, </w:t>
            </w:r>
          </w:p>
          <w:p w:rsidR="002C5C09" w:rsidRPr="00371004" w:rsidRDefault="002C5C09" w:rsidP="00425980">
            <w:pPr>
              <w:rPr>
                <w:sz w:val="24"/>
              </w:rPr>
            </w:pPr>
            <w:r w:rsidRPr="00371004">
              <w:rPr>
                <w:sz w:val="24"/>
              </w:rPr>
              <w:t xml:space="preserve">ремонт цоколя, отмостки по периметру здания; </w:t>
            </w:r>
          </w:p>
          <w:p w:rsidR="002C5C09" w:rsidRPr="00371004" w:rsidRDefault="002C5C09" w:rsidP="00425980">
            <w:pPr>
              <w:rPr>
                <w:sz w:val="24"/>
              </w:rPr>
            </w:pPr>
            <w:r w:rsidRPr="00371004">
              <w:rPr>
                <w:sz w:val="24"/>
              </w:rPr>
              <w:t>ремонт стен внутри здания;</w:t>
            </w:r>
          </w:p>
          <w:p w:rsidR="002C5C09" w:rsidRPr="00371004" w:rsidRDefault="002C5C09" w:rsidP="00425980">
            <w:pPr>
              <w:rPr>
                <w:sz w:val="24"/>
              </w:rPr>
            </w:pPr>
            <w:r w:rsidRPr="00371004">
              <w:rPr>
                <w:sz w:val="24"/>
              </w:rPr>
              <w:t xml:space="preserve"> замена электропроводки, </w:t>
            </w:r>
          </w:p>
          <w:p w:rsidR="002C5C09" w:rsidRPr="00371004" w:rsidRDefault="002C5C09" w:rsidP="00425980">
            <w:pPr>
              <w:rPr>
                <w:sz w:val="24"/>
              </w:rPr>
            </w:pPr>
            <w:r w:rsidRPr="00371004">
              <w:rPr>
                <w:sz w:val="24"/>
              </w:rPr>
              <w:t>ремонт стеклопакетов;</w:t>
            </w:r>
          </w:p>
          <w:p w:rsidR="002C5C09" w:rsidRPr="00371004" w:rsidRDefault="002C5C09" w:rsidP="00425980">
            <w:pPr>
              <w:rPr>
                <w:sz w:val="24"/>
              </w:rPr>
            </w:pPr>
            <w:r w:rsidRPr="00371004">
              <w:rPr>
                <w:sz w:val="24"/>
              </w:rPr>
              <w:t xml:space="preserve"> утепление фасада здания; </w:t>
            </w:r>
          </w:p>
          <w:p w:rsidR="002C5C09" w:rsidRPr="00371004" w:rsidRDefault="002C5C09" w:rsidP="00425980">
            <w:pPr>
              <w:rPr>
                <w:sz w:val="24"/>
              </w:rPr>
            </w:pPr>
            <w:r w:rsidRPr="00371004">
              <w:rPr>
                <w:sz w:val="24"/>
              </w:rPr>
              <w:t xml:space="preserve">укладка тротуарных дорожек вокруг здания; </w:t>
            </w:r>
          </w:p>
          <w:p w:rsidR="002C5C09" w:rsidRPr="00B15DC7" w:rsidRDefault="002C5C09" w:rsidP="00425980">
            <w:pPr>
              <w:tabs>
                <w:tab w:val="left" w:pos="1019"/>
              </w:tabs>
              <w:rPr>
                <w:sz w:val="24"/>
                <w:highlight w:val="yellow"/>
              </w:rPr>
            </w:pPr>
            <w:r w:rsidRPr="00371004">
              <w:rPr>
                <w:sz w:val="24"/>
              </w:rPr>
              <w:t>освещение территории детского сада.</w:t>
            </w:r>
          </w:p>
        </w:tc>
        <w:tc>
          <w:tcPr>
            <w:tcW w:w="4462" w:type="dxa"/>
          </w:tcPr>
          <w:p w:rsidR="002C5C09" w:rsidRPr="00B15DC7" w:rsidRDefault="002C5C09" w:rsidP="007F6EE0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Размещен</w:t>
            </w:r>
            <w:r w:rsidRPr="00371004">
              <w:rPr>
                <w:sz w:val="24"/>
              </w:rPr>
              <w:t xml:space="preserve"> </w:t>
            </w:r>
            <w:r>
              <w:rPr>
                <w:sz w:val="24"/>
              </w:rPr>
              <w:t>аукцион.</w:t>
            </w:r>
          </w:p>
        </w:tc>
        <w:tc>
          <w:tcPr>
            <w:tcW w:w="1652" w:type="dxa"/>
            <w:gridSpan w:val="2"/>
          </w:tcPr>
          <w:p w:rsidR="002C5C09" w:rsidRPr="00844B45" w:rsidRDefault="002C5C09" w:rsidP="00844B45">
            <w:pPr>
              <w:rPr>
                <w:sz w:val="24"/>
              </w:rPr>
            </w:pPr>
            <w:r w:rsidRPr="009C1CCB">
              <w:rPr>
                <w:sz w:val="24"/>
              </w:rPr>
              <w:t>670,0</w:t>
            </w:r>
            <w:r>
              <w:rPr>
                <w:sz w:val="24"/>
              </w:rPr>
              <w:t>-МБ</w:t>
            </w:r>
          </w:p>
        </w:tc>
        <w:tc>
          <w:tcPr>
            <w:tcW w:w="1735" w:type="dxa"/>
          </w:tcPr>
          <w:p w:rsidR="002C5C09" w:rsidRPr="00844B45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  <w:vMerge/>
          </w:tcPr>
          <w:p w:rsidR="002C5C09" w:rsidRPr="00844B45" w:rsidRDefault="002C5C09" w:rsidP="00844B45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2C5C09" w:rsidRDefault="002C5C09" w:rsidP="003C73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00" w:type="dxa"/>
          </w:tcPr>
          <w:p w:rsidR="002C5C09" w:rsidRDefault="002C5C09" w:rsidP="00844B45">
            <w:pPr>
              <w:tabs>
                <w:tab w:val="left" w:pos="1019"/>
              </w:tabs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543" w:type="dxa"/>
          </w:tcPr>
          <w:p w:rsidR="002C5C09" w:rsidRPr="00B15DC7" w:rsidRDefault="002C5C09" w:rsidP="00425980">
            <w:pPr>
              <w:rPr>
                <w:sz w:val="24"/>
                <w:highlight w:val="yellow"/>
              </w:rPr>
            </w:pPr>
            <w:r w:rsidRPr="00B15DC7">
              <w:rPr>
                <w:sz w:val="24"/>
              </w:rPr>
              <w:t>Изучить и согласовать вопрос по использованию старого здания Кирзинской врачебной амбулатории</w:t>
            </w:r>
          </w:p>
        </w:tc>
        <w:tc>
          <w:tcPr>
            <w:tcW w:w="4462" w:type="dxa"/>
          </w:tcPr>
          <w:p w:rsidR="002C5C09" w:rsidRPr="00B15DC7" w:rsidRDefault="002C5C09" w:rsidP="00B15DC7">
            <w:pPr>
              <w:rPr>
                <w:sz w:val="24"/>
                <w:highlight w:val="yellow"/>
              </w:rPr>
            </w:pPr>
            <w:r w:rsidRPr="00B15DC7">
              <w:rPr>
                <w:sz w:val="24"/>
              </w:rPr>
              <w:t>Здание Кирзинской врачебной амбулатории  включено в план приватизации муниципального имуществ</w:t>
            </w:r>
            <w:r>
              <w:rPr>
                <w:sz w:val="24"/>
              </w:rPr>
              <w:t>а Ордынского района на 2016 год.</w:t>
            </w:r>
          </w:p>
        </w:tc>
        <w:tc>
          <w:tcPr>
            <w:tcW w:w="1652" w:type="dxa"/>
            <w:gridSpan w:val="2"/>
          </w:tcPr>
          <w:p w:rsidR="002C5C09" w:rsidRPr="00844B45" w:rsidRDefault="002C5C09" w:rsidP="00844B45">
            <w:pPr>
              <w:rPr>
                <w:sz w:val="24"/>
              </w:rPr>
            </w:pPr>
          </w:p>
        </w:tc>
        <w:tc>
          <w:tcPr>
            <w:tcW w:w="1735" w:type="dxa"/>
          </w:tcPr>
          <w:p w:rsidR="002C5C09" w:rsidRPr="00844B45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  <w:vMerge/>
          </w:tcPr>
          <w:p w:rsidR="002C5C09" w:rsidRPr="00A66DB5" w:rsidRDefault="002C5C09" w:rsidP="004B56DC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A66DB5" w:rsidRDefault="002C5C09" w:rsidP="00F069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00" w:type="dxa"/>
          </w:tcPr>
          <w:p w:rsidR="002C5C09" w:rsidRPr="00A66DB5" w:rsidRDefault="002C5C09" w:rsidP="004B56DC">
            <w:pPr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543" w:type="dxa"/>
          </w:tcPr>
          <w:p w:rsidR="002C5C09" w:rsidRPr="00A66DB5" w:rsidRDefault="002C5C09" w:rsidP="00425980">
            <w:pPr>
              <w:rPr>
                <w:sz w:val="24"/>
              </w:rPr>
            </w:pPr>
            <w:r w:rsidRPr="00A66DB5">
              <w:rPr>
                <w:sz w:val="24"/>
              </w:rPr>
              <w:t>Изучить вопрос о расширении и укреплении дамбы в д. Черемшанка</w:t>
            </w:r>
          </w:p>
        </w:tc>
        <w:tc>
          <w:tcPr>
            <w:tcW w:w="4462" w:type="dxa"/>
          </w:tcPr>
          <w:p w:rsidR="002C5C09" w:rsidRPr="00A66DB5" w:rsidRDefault="002C5C09" w:rsidP="009C1CCB">
            <w:pPr>
              <w:rPr>
                <w:sz w:val="24"/>
              </w:rPr>
            </w:pPr>
            <w:r w:rsidRPr="00A66DB5">
              <w:rPr>
                <w:sz w:val="24"/>
              </w:rPr>
              <w:t xml:space="preserve">Совместно с администрацией Кирзинского с/с предприняты действия к привлечению специалистов для проведения работ по уточнению границ земельного участка, после проведения которых планируется постановка </w:t>
            </w:r>
            <w:r>
              <w:rPr>
                <w:sz w:val="24"/>
              </w:rPr>
              <w:t>земельного участка</w:t>
            </w:r>
            <w:r w:rsidRPr="00A66DB5">
              <w:rPr>
                <w:sz w:val="24"/>
              </w:rPr>
              <w:t xml:space="preserve"> на кадастровый учет и оформление дамбы в д. Черемшанка  в собственность администрации Кирзинского с/с. Вопрос о расширении и укреплении дамбы будет детально изучен после оформления ее в собственность администрации Кирзинского с/с. </w:t>
            </w:r>
          </w:p>
        </w:tc>
        <w:tc>
          <w:tcPr>
            <w:tcW w:w="1652" w:type="dxa"/>
            <w:gridSpan w:val="2"/>
          </w:tcPr>
          <w:p w:rsidR="002C5C09" w:rsidRDefault="002C5C09" w:rsidP="005F7F29">
            <w:pPr>
              <w:jc w:val="center"/>
            </w:pPr>
          </w:p>
        </w:tc>
        <w:tc>
          <w:tcPr>
            <w:tcW w:w="1735" w:type="dxa"/>
          </w:tcPr>
          <w:p w:rsidR="002C5C09" w:rsidRDefault="002C5C09" w:rsidP="005F6A2F"/>
        </w:tc>
      </w:tr>
      <w:tr w:rsidR="002C5C09" w:rsidTr="00ED43A4">
        <w:tc>
          <w:tcPr>
            <w:tcW w:w="2147" w:type="dxa"/>
            <w:vMerge w:val="restart"/>
          </w:tcPr>
          <w:p w:rsidR="002C5C09" w:rsidRPr="003B3298" w:rsidRDefault="002C5C09" w:rsidP="008F5BFD">
            <w:pPr>
              <w:jc w:val="center"/>
              <w:rPr>
                <w:sz w:val="24"/>
              </w:rPr>
            </w:pPr>
            <w:r w:rsidRPr="003B3298">
              <w:rPr>
                <w:sz w:val="24"/>
              </w:rPr>
              <w:t>Избирательный округ № 19</w:t>
            </w:r>
          </w:p>
          <w:p w:rsidR="002C5C09" w:rsidRPr="003B3298" w:rsidRDefault="002C5C09" w:rsidP="008F5BFD">
            <w:pPr>
              <w:jc w:val="center"/>
              <w:rPr>
                <w:sz w:val="24"/>
              </w:rPr>
            </w:pPr>
            <w:r w:rsidRPr="003B3298">
              <w:rPr>
                <w:sz w:val="24"/>
              </w:rPr>
              <w:t>Киреев С.А.</w:t>
            </w:r>
          </w:p>
          <w:p w:rsidR="002C5C09" w:rsidRPr="00BA2398" w:rsidRDefault="002C5C09" w:rsidP="0078004F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BA2398" w:rsidRDefault="002C5C09" w:rsidP="00F069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00" w:type="dxa"/>
          </w:tcPr>
          <w:p w:rsidR="002C5C09" w:rsidRPr="00BA2398" w:rsidRDefault="002C5C09" w:rsidP="00BA2398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543" w:type="dxa"/>
          </w:tcPr>
          <w:p w:rsidR="002C5C09" w:rsidRPr="00BA2398" w:rsidRDefault="002C5C09" w:rsidP="00425980">
            <w:pPr>
              <w:rPr>
                <w:sz w:val="24"/>
              </w:rPr>
            </w:pPr>
            <w:r w:rsidRPr="00BA2398">
              <w:rPr>
                <w:sz w:val="24"/>
              </w:rPr>
              <w:t xml:space="preserve">Изучить вопрос о контроле по организации и содержанию ледовой переправы Ордынское – Нижнекаменка </w:t>
            </w:r>
          </w:p>
        </w:tc>
        <w:tc>
          <w:tcPr>
            <w:tcW w:w="4462" w:type="dxa"/>
          </w:tcPr>
          <w:p w:rsidR="002C5C09" w:rsidRPr="00BA2398" w:rsidRDefault="002C5C09" w:rsidP="007F6EE0">
            <w:pPr>
              <w:rPr>
                <w:sz w:val="24"/>
              </w:rPr>
            </w:pPr>
            <w:r>
              <w:rPr>
                <w:sz w:val="24"/>
              </w:rPr>
              <w:t>Осуществляется</w:t>
            </w:r>
            <w:r w:rsidRPr="00BA2398">
              <w:rPr>
                <w:sz w:val="24"/>
              </w:rPr>
              <w:t xml:space="preserve"> контроль за исполнением муниципального контракта на выполнение работ по строительству и </w:t>
            </w:r>
            <w:r>
              <w:rPr>
                <w:sz w:val="24"/>
              </w:rPr>
              <w:t>эксплуатации ледовой переправы, посредством заключения</w:t>
            </w:r>
            <w:r w:rsidRPr="00B15DC7">
              <w:rPr>
                <w:sz w:val="24"/>
              </w:rPr>
              <w:t xml:space="preserve"> договор</w:t>
            </w:r>
            <w:r>
              <w:rPr>
                <w:sz w:val="24"/>
              </w:rPr>
              <w:t>а</w:t>
            </w:r>
            <w:r w:rsidRPr="00B15DC7">
              <w:rPr>
                <w:sz w:val="24"/>
              </w:rPr>
              <w:t xml:space="preserve"> между администрацией района и </w:t>
            </w:r>
            <w:r>
              <w:rPr>
                <w:sz w:val="24"/>
              </w:rPr>
              <w:t xml:space="preserve">исполнителем </w:t>
            </w:r>
            <w:r w:rsidRPr="00B15DC7">
              <w:rPr>
                <w:sz w:val="24"/>
              </w:rPr>
              <w:t xml:space="preserve"> на осуществление функций строительного контроля на объекте</w:t>
            </w:r>
            <w:r>
              <w:rPr>
                <w:sz w:val="24"/>
              </w:rPr>
              <w:t>.</w:t>
            </w:r>
          </w:p>
        </w:tc>
        <w:tc>
          <w:tcPr>
            <w:tcW w:w="1652" w:type="dxa"/>
            <w:gridSpan w:val="2"/>
          </w:tcPr>
          <w:p w:rsidR="002C5C09" w:rsidRPr="00BA2398" w:rsidRDefault="002C5C09" w:rsidP="00BA2398">
            <w:pPr>
              <w:rPr>
                <w:sz w:val="24"/>
              </w:rPr>
            </w:pPr>
          </w:p>
        </w:tc>
        <w:tc>
          <w:tcPr>
            <w:tcW w:w="1735" w:type="dxa"/>
          </w:tcPr>
          <w:p w:rsidR="002C5C09" w:rsidRPr="00BA2398" w:rsidRDefault="002C5C09" w:rsidP="005F6A2F">
            <w:pPr>
              <w:rPr>
                <w:sz w:val="24"/>
              </w:rPr>
            </w:pPr>
            <w:r>
              <w:rPr>
                <w:sz w:val="24"/>
              </w:rPr>
              <w:t>Ежегодно</w:t>
            </w:r>
          </w:p>
        </w:tc>
      </w:tr>
      <w:tr w:rsidR="002C5C09" w:rsidTr="00ED43A4">
        <w:tc>
          <w:tcPr>
            <w:tcW w:w="2147" w:type="dxa"/>
            <w:vMerge/>
          </w:tcPr>
          <w:p w:rsidR="002C5C09" w:rsidRPr="003B3298" w:rsidRDefault="002C5C09" w:rsidP="008F5BF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2C5C09" w:rsidRDefault="002C5C09" w:rsidP="003C73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600" w:type="dxa"/>
          </w:tcPr>
          <w:p w:rsidR="002C5C09" w:rsidRDefault="002C5C09" w:rsidP="00BA2398">
            <w:pPr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543" w:type="dxa"/>
          </w:tcPr>
          <w:p w:rsidR="002C5C09" w:rsidRPr="00BA2398" w:rsidRDefault="002C5C09" w:rsidP="00634AE3">
            <w:pPr>
              <w:rPr>
                <w:sz w:val="24"/>
              </w:rPr>
            </w:pPr>
            <w:r>
              <w:rPr>
                <w:sz w:val="24"/>
              </w:rPr>
              <w:t>Изучить и оказать содействие в решение вопроса по открытию в с. Нижнекаменка пункта бытового обслуживания населения.</w:t>
            </w:r>
          </w:p>
        </w:tc>
        <w:tc>
          <w:tcPr>
            <w:tcW w:w="4462" w:type="dxa"/>
          </w:tcPr>
          <w:p w:rsidR="002C5C09" w:rsidRPr="00BA2398" w:rsidRDefault="002C5C09" w:rsidP="00B15DC7">
            <w:pPr>
              <w:rPr>
                <w:sz w:val="24"/>
              </w:rPr>
            </w:pPr>
            <w:r>
              <w:rPr>
                <w:sz w:val="24"/>
              </w:rPr>
              <w:t xml:space="preserve">Совместно с Главой Нижнекаменского сельсовета  установлено, что бытовые услуги  населению оказываются нелегально (на дому). Главой сельсовета проведена беседа с людьми, осуществляющими данные услуги о предоставлении помощи (консультации УЭР) в  легализации бизнеса. </w:t>
            </w:r>
          </w:p>
        </w:tc>
        <w:tc>
          <w:tcPr>
            <w:tcW w:w="1652" w:type="dxa"/>
            <w:gridSpan w:val="2"/>
          </w:tcPr>
          <w:p w:rsidR="002C5C09" w:rsidRPr="00BA2398" w:rsidRDefault="002C5C09" w:rsidP="00BA2398">
            <w:pPr>
              <w:rPr>
                <w:sz w:val="24"/>
              </w:rPr>
            </w:pPr>
          </w:p>
        </w:tc>
        <w:tc>
          <w:tcPr>
            <w:tcW w:w="1735" w:type="dxa"/>
          </w:tcPr>
          <w:p w:rsidR="002C5C09" w:rsidRDefault="002C5C09" w:rsidP="005F6A2F">
            <w:pPr>
              <w:rPr>
                <w:sz w:val="24"/>
              </w:rPr>
            </w:pPr>
          </w:p>
        </w:tc>
      </w:tr>
      <w:tr w:rsidR="002C5C09" w:rsidTr="00FE2865">
        <w:trPr>
          <w:trHeight w:val="1380"/>
        </w:trPr>
        <w:tc>
          <w:tcPr>
            <w:tcW w:w="2147" w:type="dxa"/>
            <w:vMerge/>
          </w:tcPr>
          <w:p w:rsidR="002C5C09" w:rsidRPr="003B3298" w:rsidRDefault="002C5C09" w:rsidP="0078004F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3B3298" w:rsidRDefault="002C5C09" w:rsidP="008F5B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  <w:p w:rsidR="002C5C09" w:rsidRPr="003B3298" w:rsidRDefault="002C5C09" w:rsidP="003C7338">
            <w:pPr>
              <w:jc w:val="center"/>
              <w:rPr>
                <w:sz w:val="24"/>
              </w:rPr>
            </w:pPr>
          </w:p>
        </w:tc>
        <w:tc>
          <w:tcPr>
            <w:tcW w:w="600" w:type="dxa"/>
          </w:tcPr>
          <w:p w:rsidR="002C5C09" w:rsidRPr="003B3298" w:rsidRDefault="002C5C09" w:rsidP="00BA2398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543" w:type="dxa"/>
          </w:tcPr>
          <w:p w:rsidR="002C5C09" w:rsidRPr="009C1CCB" w:rsidRDefault="002C5C09" w:rsidP="00425980">
            <w:pPr>
              <w:rPr>
                <w:sz w:val="24"/>
              </w:rPr>
            </w:pPr>
            <w:r w:rsidRPr="009C1CCB">
              <w:rPr>
                <w:sz w:val="24"/>
              </w:rPr>
              <w:t>Изучить вопрос о необходимости содействия в ремонте СДК в с. Чингис.</w:t>
            </w:r>
          </w:p>
        </w:tc>
        <w:tc>
          <w:tcPr>
            <w:tcW w:w="4462" w:type="dxa"/>
          </w:tcPr>
          <w:p w:rsidR="002C5C09" w:rsidRPr="009C1CCB" w:rsidRDefault="002C5C09" w:rsidP="006B37BE">
            <w:pPr>
              <w:rPr>
                <w:sz w:val="24"/>
              </w:rPr>
            </w:pPr>
            <w:r w:rsidRPr="009C1CCB">
              <w:rPr>
                <w:sz w:val="24"/>
              </w:rPr>
              <w:t>Смета на проведение ремонта в помещении библиотеки проходит экспертизу проектной документации  договор о проведении экспертизы №ДЭ000762 от 2106.2016г</w:t>
            </w:r>
          </w:p>
        </w:tc>
        <w:tc>
          <w:tcPr>
            <w:tcW w:w="1652" w:type="dxa"/>
            <w:gridSpan w:val="2"/>
          </w:tcPr>
          <w:p w:rsidR="002C5C09" w:rsidRDefault="002C5C09" w:rsidP="00BA2398">
            <w:pPr>
              <w:rPr>
                <w:sz w:val="24"/>
              </w:rPr>
            </w:pPr>
            <w:r>
              <w:rPr>
                <w:sz w:val="24"/>
              </w:rPr>
              <w:t>166,2-ОБ</w:t>
            </w:r>
          </w:p>
          <w:p w:rsidR="002C5C09" w:rsidRPr="003B3298" w:rsidRDefault="002C5C09" w:rsidP="00BA2398">
            <w:pPr>
              <w:rPr>
                <w:sz w:val="24"/>
              </w:rPr>
            </w:pPr>
            <w:r>
              <w:rPr>
                <w:sz w:val="24"/>
              </w:rPr>
              <w:t>570,0 - грант</w:t>
            </w:r>
          </w:p>
        </w:tc>
        <w:tc>
          <w:tcPr>
            <w:tcW w:w="1735" w:type="dxa"/>
          </w:tcPr>
          <w:p w:rsidR="002C5C09" w:rsidRPr="003B3298" w:rsidRDefault="002C5C09" w:rsidP="005F6A2F">
            <w:pPr>
              <w:rPr>
                <w:sz w:val="24"/>
              </w:rPr>
            </w:pPr>
          </w:p>
        </w:tc>
      </w:tr>
      <w:tr w:rsidR="002C5C09" w:rsidTr="00ED43A4">
        <w:tc>
          <w:tcPr>
            <w:tcW w:w="2147" w:type="dxa"/>
            <w:vMerge/>
          </w:tcPr>
          <w:p w:rsidR="002C5C09" w:rsidRPr="0078004F" w:rsidRDefault="002C5C09" w:rsidP="0078004F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2C5C09" w:rsidRPr="0078004F" w:rsidRDefault="002C5C09" w:rsidP="003C73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600" w:type="dxa"/>
          </w:tcPr>
          <w:p w:rsidR="002C5C09" w:rsidRPr="0078004F" w:rsidRDefault="002C5C09" w:rsidP="0078004F">
            <w:pPr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543" w:type="dxa"/>
          </w:tcPr>
          <w:p w:rsidR="002C5C09" w:rsidRPr="00811819" w:rsidRDefault="002C5C09" w:rsidP="00425980">
            <w:pPr>
              <w:rPr>
                <w:sz w:val="24"/>
              </w:rPr>
            </w:pPr>
            <w:r w:rsidRPr="00811819">
              <w:rPr>
                <w:sz w:val="24"/>
              </w:rPr>
              <w:t>Изучить вопрос и оказать содействие в решении вопроса по передачи дамбы в с. Чингис в собственность Новосибирской области</w:t>
            </w:r>
          </w:p>
        </w:tc>
        <w:tc>
          <w:tcPr>
            <w:tcW w:w="4462" w:type="dxa"/>
          </w:tcPr>
          <w:p w:rsidR="002C5C09" w:rsidRPr="00811819" w:rsidRDefault="002C5C09" w:rsidP="00F82AB4">
            <w:pPr>
              <w:rPr>
                <w:sz w:val="24"/>
              </w:rPr>
            </w:pPr>
            <w:r w:rsidRPr="00811819">
              <w:rPr>
                <w:sz w:val="24"/>
              </w:rPr>
              <w:t>27.06.2016 администрацией Чингисского сельсовета получено свидетельство о собственности, 06.07.2016  направлено ходатайство в Департамент имущества и земельных отношений  о передачи объекта в собственность Новосибирской области</w:t>
            </w:r>
          </w:p>
        </w:tc>
        <w:tc>
          <w:tcPr>
            <w:tcW w:w="1652" w:type="dxa"/>
            <w:gridSpan w:val="2"/>
          </w:tcPr>
          <w:p w:rsidR="002C5C09" w:rsidRPr="0078004F" w:rsidRDefault="002C5C09" w:rsidP="0078004F">
            <w:pPr>
              <w:rPr>
                <w:sz w:val="24"/>
              </w:rPr>
            </w:pPr>
          </w:p>
        </w:tc>
        <w:tc>
          <w:tcPr>
            <w:tcW w:w="1735" w:type="dxa"/>
          </w:tcPr>
          <w:p w:rsidR="002C5C09" w:rsidRPr="0078004F" w:rsidRDefault="002C5C09" w:rsidP="005F6A2F">
            <w:pPr>
              <w:rPr>
                <w:sz w:val="24"/>
              </w:rPr>
            </w:pPr>
          </w:p>
        </w:tc>
      </w:tr>
    </w:tbl>
    <w:p w:rsidR="002C5C09" w:rsidRDefault="002C5C09" w:rsidP="00033EAB">
      <w:pPr>
        <w:jc w:val="both"/>
      </w:pPr>
    </w:p>
    <w:p w:rsidR="002C5C09" w:rsidRDefault="002C5C09" w:rsidP="00033EAB">
      <w:pPr>
        <w:jc w:val="both"/>
      </w:pPr>
    </w:p>
    <w:p w:rsidR="002C5C09" w:rsidRDefault="002C5C09" w:rsidP="00033EAB">
      <w:pPr>
        <w:jc w:val="both"/>
      </w:pPr>
    </w:p>
    <w:p w:rsidR="002C5C09" w:rsidRDefault="002C5C09" w:rsidP="002A7378">
      <w:pPr>
        <w:jc w:val="center"/>
      </w:pPr>
      <w:r>
        <w:t>_______________________</w:t>
      </w:r>
    </w:p>
    <w:sectPr w:rsidR="002C5C09" w:rsidSect="00155CA8">
      <w:headerReference w:type="even" r:id="rId7"/>
      <w:headerReference w:type="default" r:id="rId8"/>
      <w:pgSz w:w="16838" w:h="11906" w:orient="landscape"/>
      <w:pgMar w:top="1134" w:right="678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C09" w:rsidRDefault="002C5C09">
      <w:r>
        <w:separator/>
      </w:r>
    </w:p>
  </w:endnote>
  <w:endnote w:type="continuationSeparator" w:id="0">
    <w:p w:rsidR="002C5C09" w:rsidRDefault="002C5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C09" w:rsidRDefault="002C5C09">
      <w:r>
        <w:separator/>
      </w:r>
    </w:p>
  </w:footnote>
  <w:footnote w:type="continuationSeparator" w:id="0">
    <w:p w:rsidR="002C5C09" w:rsidRDefault="002C5C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C09" w:rsidRDefault="002C5C09" w:rsidP="00286B7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5C09" w:rsidRDefault="002C5C0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C09" w:rsidRDefault="002C5C09" w:rsidP="00286B7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C5C09" w:rsidRDefault="002C5C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26649"/>
    <w:multiLevelType w:val="hybridMultilevel"/>
    <w:tmpl w:val="915AC0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035BFF"/>
    <w:multiLevelType w:val="hybridMultilevel"/>
    <w:tmpl w:val="3BD6CAC8"/>
    <w:lvl w:ilvl="0" w:tplc="1AF22784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">
    <w:nsid w:val="67F272C1"/>
    <w:multiLevelType w:val="hybridMultilevel"/>
    <w:tmpl w:val="3BD6CAC8"/>
    <w:lvl w:ilvl="0" w:tplc="1AF22784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EAB"/>
    <w:rsid w:val="00033EAB"/>
    <w:rsid w:val="000341D9"/>
    <w:rsid w:val="000B36EC"/>
    <w:rsid w:val="000B3E30"/>
    <w:rsid w:val="000B57C3"/>
    <w:rsid w:val="00130A2B"/>
    <w:rsid w:val="00150E52"/>
    <w:rsid w:val="00155CA8"/>
    <w:rsid w:val="00182AAE"/>
    <w:rsid w:val="001A36B4"/>
    <w:rsid w:val="001B62AE"/>
    <w:rsid w:val="001D0C6A"/>
    <w:rsid w:val="001D4472"/>
    <w:rsid w:val="001F5909"/>
    <w:rsid w:val="00234305"/>
    <w:rsid w:val="00286B79"/>
    <w:rsid w:val="002964D2"/>
    <w:rsid w:val="002A7378"/>
    <w:rsid w:val="002B34E5"/>
    <w:rsid w:val="002C5C09"/>
    <w:rsid w:val="002F1CD2"/>
    <w:rsid w:val="003269FA"/>
    <w:rsid w:val="00364853"/>
    <w:rsid w:val="00371004"/>
    <w:rsid w:val="00382C23"/>
    <w:rsid w:val="00387A33"/>
    <w:rsid w:val="003A125B"/>
    <w:rsid w:val="003A3EC6"/>
    <w:rsid w:val="003B3298"/>
    <w:rsid w:val="003C7338"/>
    <w:rsid w:val="003F2CE2"/>
    <w:rsid w:val="00425980"/>
    <w:rsid w:val="004A4CFF"/>
    <w:rsid w:val="004B5280"/>
    <w:rsid w:val="004B56DC"/>
    <w:rsid w:val="005172AC"/>
    <w:rsid w:val="00561A91"/>
    <w:rsid w:val="00567294"/>
    <w:rsid w:val="0057518B"/>
    <w:rsid w:val="005F6A2F"/>
    <w:rsid w:val="005F7F29"/>
    <w:rsid w:val="00634AE3"/>
    <w:rsid w:val="0064600E"/>
    <w:rsid w:val="006A5AA9"/>
    <w:rsid w:val="006B3610"/>
    <w:rsid w:val="006B37BE"/>
    <w:rsid w:val="006C26DB"/>
    <w:rsid w:val="00700A57"/>
    <w:rsid w:val="00741E64"/>
    <w:rsid w:val="0078004F"/>
    <w:rsid w:val="007934C4"/>
    <w:rsid w:val="00793ADF"/>
    <w:rsid w:val="007B0C78"/>
    <w:rsid w:val="007B5CD5"/>
    <w:rsid w:val="007E1477"/>
    <w:rsid w:val="007E7959"/>
    <w:rsid w:val="007F497C"/>
    <w:rsid w:val="007F6EE0"/>
    <w:rsid w:val="00801A25"/>
    <w:rsid w:val="00802DD9"/>
    <w:rsid w:val="00811819"/>
    <w:rsid w:val="008139DF"/>
    <w:rsid w:val="008141FB"/>
    <w:rsid w:val="00832195"/>
    <w:rsid w:val="00844B45"/>
    <w:rsid w:val="00861C91"/>
    <w:rsid w:val="008861A1"/>
    <w:rsid w:val="008D41AA"/>
    <w:rsid w:val="008E0EEA"/>
    <w:rsid w:val="008F5BFD"/>
    <w:rsid w:val="00905B94"/>
    <w:rsid w:val="00914E0F"/>
    <w:rsid w:val="00946958"/>
    <w:rsid w:val="00951CFA"/>
    <w:rsid w:val="00980AF5"/>
    <w:rsid w:val="009A5DA2"/>
    <w:rsid w:val="009B6BCD"/>
    <w:rsid w:val="009C1CCB"/>
    <w:rsid w:val="00A278F2"/>
    <w:rsid w:val="00A41E9B"/>
    <w:rsid w:val="00A5246A"/>
    <w:rsid w:val="00A56744"/>
    <w:rsid w:val="00A66DB5"/>
    <w:rsid w:val="00A94EF8"/>
    <w:rsid w:val="00AE0265"/>
    <w:rsid w:val="00AE2E3F"/>
    <w:rsid w:val="00B15DC7"/>
    <w:rsid w:val="00BA2398"/>
    <w:rsid w:val="00BA3B65"/>
    <w:rsid w:val="00BB41F7"/>
    <w:rsid w:val="00BD1DD5"/>
    <w:rsid w:val="00C574F0"/>
    <w:rsid w:val="00CA6B62"/>
    <w:rsid w:val="00CF19B4"/>
    <w:rsid w:val="00CF69F8"/>
    <w:rsid w:val="00D05552"/>
    <w:rsid w:val="00D30549"/>
    <w:rsid w:val="00D40A01"/>
    <w:rsid w:val="00D51997"/>
    <w:rsid w:val="00D7415E"/>
    <w:rsid w:val="00DE5511"/>
    <w:rsid w:val="00DE663F"/>
    <w:rsid w:val="00DF5489"/>
    <w:rsid w:val="00E30602"/>
    <w:rsid w:val="00E35A88"/>
    <w:rsid w:val="00E54B34"/>
    <w:rsid w:val="00E9183C"/>
    <w:rsid w:val="00E94A82"/>
    <w:rsid w:val="00E977B7"/>
    <w:rsid w:val="00ED43A4"/>
    <w:rsid w:val="00F06900"/>
    <w:rsid w:val="00F14621"/>
    <w:rsid w:val="00F32860"/>
    <w:rsid w:val="00F407F2"/>
    <w:rsid w:val="00F54B67"/>
    <w:rsid w:val="00F63AB4"/>
    <w:rsid w:val="00F82AB4"/>
    <w:rsid w:val="00FA5FB3"/>
    <w:rsid w:val="00FC25D2"/>
    <w:rsid w:val="00FE2865"/>
    <w:rsid w:val="00FE7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EAB"/>
    <w:rPr>
      <w:rFonts w:ascii="Times New Roman" w:eastAsia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141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55C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08B4"/>
    <w:rPr>
      <w:rFonts w:ascii="Times New Roman" w:eastAsia="Times New Roman" w:hAnsi="Times New Roman"/>
      <w:sz w:val="28"/>
      <w:szCs w:val="24"/>
    </w:rPr>
  </w:style>
  <w:style w:type="character" w:styleId="PageNumber">
    <w:name w:val="page number"/>
    <w:basedOn w:val="DefaultParagraphFont"/>
    <w:uiPriority w:val="99"/>
    <w:rsid w:val="00155CA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894</TotalTime>
  <Pages>9</Pages>
  <Words>2044</Words>
  <Characters>11656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</dc:creator>
  <cp:keywords/>
  <dc:description/>
  <cp:lastModifiedBy>Наталья</cp:lastModifiedBy>
  <cp:revision>22</cp:revision>
  <cp:lastPrinted>2016-07-26T09:36:00Z</cp:lastPrinted>
  <dcterms:created xsi:type="dcterms:W3CDTF">2016-06-29T09:30:00Z</dcterms:created>
  <dcterms:modified xsi:type="dcterms:W3CDTF">2016-07-26T09:38:00Z</dcterms:modified>
</cp:coreProperties>
</file>